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03731B" w14:textId="588715E1" w:rsidR="00956EA6" w:rsidRPr="00D87DCE" w:rsidRDefault="002E5B4A" w:rsidP="002E5B4A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  <w:r w:rsidRPr="00D87DCE">
        <w:rPr>
          <w:rFonts w:cs="Arial"/>
          <w:b/>
          <w:snapToGrid w:val="0"/>
          <w:color w:val="000000"/>
          <w:u w:val="single" w:color="000000"/>
          <w:lang w:val="en-150"/>
        </w:rPr>
        <w:t>General Description</w:t>
      </w:r>
    </w:p>
    <w:p w14:paraId="68452F39" w14:textId="0ECBFA66" w:rsidR="00B267FF" w:rsidRPr="00D87DCE" w:rsidRDefault="00B267FF" w:rsidP="00B267FF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 w:rsidRPr="00D87DCE">
        <w:rPr>
          <w:color w:val="000000"/>
          <w:lang w:val="en-150"/>
        </w:rPr>
        <w:t>Packaged rooftop unit consisting of autonomous</w:t>
      </w:r>
      <w:r w:rsidR="00935537" w:rsidRPr="00D87DCE">
        <w:rPr>
          <w:color w:val="000000"/>
          <w:lang w:val="en-150"/>
        </w:rPr>
        <w:t>,</w:t>
      </w:r>
      <w:r w:rsidRPr="00D87DCE">
        <w:rPr>
          <w:color w:val="000000"/>
          <w:lang w:val="en-150"/>
        </w:rPr>
        <w:t xml:space="preserve"> compact air to air units for the treatment of indoor air.</w:t>
      </w:r>
      <w:r w:rsidR="00935537" w:rsidRPr="00D87DCE">
        <w:rPr>
          <w:color w:val="000000"/>
          <w:lang w:val="en-150"/>
        </w:rPr>
        <w:t xml:space="preserve"> Rooftop unit to </w:t>
      </w:r>
      <w:r w:rsidR="00C51C90" w:rsidRPr="00D87DCE">
        <w:rPr>
          <w:color w:val="000000"/>
          <w:lang w:val="en-150"/>
        </w:rPr>
        <w:t>be available in two</w:t>
      </w:r>
      <w:r w:rsidR="00544B6D" w:rsidRPr="00D87DCE">
        <w:rPr>
          <w:color w:val="000000"/>
          <w:lang w:val="en-150"/>
        </w:rPr>
        <w:t xml:space="preserve"> (2)</w:t>
      </w:r>
      <w:r w:rsidR="00C51C90" w:rsidRPr="00D87DCE">
        <w:rPr>
          <w:color w:val="000000"/>
          <w:lang w:val="en-150"/>
        </w:rPr>
        <w:t xml:space="preserve"> </w:t>
      </w:r>
      <w:r w:rsidR="00544B6D" w:rsidRPr="00D87DCE">
        <w:rPr>
          <w:color w:val="000000"/>
          <w:lang w:val="en-150"/>
        </w:rPr>
        <w:t>configurations to allow both cooling-only</w:t>
      </w:r>
      <w:r w:rsidR="009F56EA">
        <w:rPr>
          <w:color w:val="000000"/>
          <w:lang w:val="en-US"/>
        </w:rPr>
        <w:t xml:space="preserve"> </w:t>
      </w:r>
      <w:r w:rsidR="00544B6D" w:rsidRPr="00D87DCE">
        <w:rPr>
          <w:color w:val="000000"/>
          <w:lang w:val="en-150"/>
        </w:rPr>
        <w:t>and reversible heat pump operation.</w:t>
      </w:r>
      <w:r w:rsidR="007B3708" w:rsidRPr="00D87DCE">
        <w:rPr>
          <w:color w:val="000000"/>
          <w:lang w:val="en-150"/>
        </w:rPr>
        <w:t xml:space="preserve"> Unit should also be available in two (2) arrangements: </w:t>
      </w:r>
      <w:r w:rsidR="006D4621" w:rsidRPr="00D87DCE">
        <w:rPr>
          <w:color w:val="000000"/>
          <w:lang w:val="en-150"/>
        </w:rPr>
        <w:t>“</w:t>
      </w:r>
      <w:r w:rsidR="007B3708" w:rsidRPr="00D87DCE">
        <w:rPr>
          <w:color w:val="000000"/>
          <w:lang w:val="en-150"/>
        </w:rPr>
        <w:t>standard</w:t>
      </w:r>
      <w:r w:rsidR="006D4621" w:rsidRPr="00D87DCE">
        <w:rPr>
          <w:color w:val="000000"/>
          <w:lang w:val="en-150"/>
        </w:rPr>
        <w:t>”</w:t>
      </w:r>
      <w:r w:rsidR="007B3708" w:rsidRPr="00D87DCE">
        <w:rPr>
          <w:color w:val="000000"/>
          <w:lang w:val="en-150"/>
        </w:rPr>
        <w:t xml:space="preserve"> and </w:t>
      </w:r>
      <w:r w:rsidR="006D4621" w:rsidRPr="00D87DCE">
        <w:rPr>
          <w:color w:val="000000"/>
          <w:lang w:val="en-150"/>
        </w:rPr>
        <w:t>“</w:t>
      </w:r>
      <w:r w:rsidR="007B3708" w:rsidRPr="00D87DCE">
        <w:rPr>
          <w:color w:val="000000"/>
          <w:lang w:val="en-150"/>
        </w:rPr>
        <w:t>in-line</w:t>
      </w:r>
      <w:r w:rsidR="006D4621" w:rsidRPr="00D87DCE">
        <w:rPr>
          <w:color w:val="000000"/>
          <w:lang w:val="en-150"/>
        </w:rPr>
        <w:t>”</w:t>
      </w:r>
      <w:r w:rsidR="007B3708" w:rsidRPr="00D87DCE">
        <w:rPr>
          <w:color w:val="000000"/>
          <w:lang w:val="en-150"/>
        </w:rPr>
        <w:t xml:space="preserve"> depending on supply air flow direction.</w:t>
      </w:r>
      <w:r w:rsidR="00544B6D" w:rsidRPr="00D87DCE">
        <w:rPr>
          <w:color w:val="000000"/>
          <w:lang w:val="en-150"/>
        </w:rPr>
        <w:t xml:space="preserve"> Unit should be designed for </w:t>
      </w:r>
      <w:r w:rsidR="002E4FAA" w:rsidRPr="00D87DCE">
        <w:rPr>
          <w:color w:val="000000"/>
          <w:lang w:val="en-150"/>
        </w:rPr>
        <w:t>optimum</w:t>
      </w:r>
      <w:r w:rsidR="00544B6D" w:rsidRPr="00D87DCE">
        <w:rPr>
          <w:color w:val="000000"/>
          <w:lang w:val="en-150"/>
        </w:rPr>
        <w:t xml:space="preserve"> part-load </w:t>
      </w:r>
      <w:r w:rsidR="00F30496" w:rsidRPr="00D87DCE">
        <w:rPr>
          <w:color w:val="000000"/>
          <w:lang w:val="en-150"/>
        </w:rPr>
        <w:t>performance</w:t>
      </w:r>
      <w:r w:rsidR="007917FF" w:rsidRPr="00D87DCE">
        <w:rPr>
          <w:color w:val="000000"/>
          <w:lang w:val="en-150"/>
        </w:rPr>
        <w:t xml:space="preserve"> </w:t>
      </w:r>
      <w:r w:rsidR="00544B6D" w:rsidRPr="00D87DCE">
        <w:rPr>
          <w:color w:val="000000"/>
          <w:lang w:val="en-150"/>
        </w:rPr>
        <w:t xml:space="preserve">achieving the highest levels of seasonal efficiency and exceeding the minimum requirements set </w:t>
      </w:r>
      <w:r w:rsidR="003A34CE" w:rsidRPr="00D87DCE">
        <w:rPr>
          <w:color w:val="000000"/>
          <w:lang w:val="en-150"/>
        </w:rPr>
        <w:t>by E</w:t>
      </w:r>
      <w:r w:rsidR="00501DD1" w:rsidRPr="00D87DCE">
        <w:rPr>
          <w:color w:val="000000"/>
          <w:lang w:val="en-150"/>
        </w:rPr>
        <w:t>U Regulation 2016/2281 (Lot 21). Unit should feature mono-block lightweight construction designed specifically</w:t>
      </w:r>
      <w:r w:rsidR="002E4FAA" w:rsidRPr="00D87DCE">
        <w:rPr>
          <w:color w:val="000000"/>
          <w:lang w:val="en-150"/>
        </w:rPr>
        <w:t xml:space="preserve"> to ensure</w:t>
      </w:r>
      <w:r w:rsidR="00501DD1" w:rsidRPr="00D87DCE">
        <w:rPr>
          <w:color w:val="000000"/>
          <w:lang w:val="en-150"/>
        </w:rPr>
        <w:t xml:space="preserve"> </w:t>
      </w:r>
      <w:r w:rsidR="007917FF" w:rsidRPr="00D87DCE">
        <w:rPr>
          <w:color w:val="000000"/>
          <w:lang w:val="en-150"/>
        </w:rPr>
        <w:t>easy</w:t>
      </w:r>
      <w:r w:rsidR="00501DD1" w:rsidRPr="00D87DCE">
        <w:rPr>
          <w:color w:val="000000"/>
          <w:lang w:val="en-150"/>
        </w:rPr>
        <w:t xml:space="preserve"> installation and unit maintenance.</w:t>
      </w:r>
      <w:r w:rsidR="000E3904" w:rsidRPr="00D87DCE">
        <w:rPr>
          <w:color w:val="000000"/>
          <w:lang w:val="en-150"/>
        </w:rPr>
        <w:t xml:space="preserve"> Unit should be field-convertible to meet site-specific installation requirements (i.e. be able to</w:t>
      </w:r>
      <w:r w:rsidR="00834EEF" w:rsidRPr="00D87DCE">
        <w:rPr>
          <w:color w:val="000000"/>
          <w:lang w:val="en-150"/>
        </w:rPr>
        <w:t xml:space="preserve"> be converted from a vertical air flow to a horizontal air flow </w:t>
      </w:r>
      <w:r w:rsidR="00F30496" w:rsidRPr="00D87DCE">
        <w:rPr>
          <w:color w:val="000000"/>
          <w:lang w:val="en-150"/>
        </w:rPr>
        <w:t>arrangement</w:t>
      </w:r>
      <w:r w:rsidR="00834EEF" w:rsidRPr="00D87DCE">
        <w:rPr>
          <w:color w:val="000000"/>
          <w:lang w:val="en-150"/>
        </w:rPr>
        <w:t xml:space="preserve">). </w:t>
      </w:r>
      <w:r w:rsidR="00FE2BC1" w:rsidRPr="00D87DCE">
        <w:rPr>
          <w:color w:val="000000"/>
          <w:lang w:val="en-150"/>
        </w:rPr>
        <w:t>Product</w:t>
      </w:r>
      <w:r w:rsidR="007917FF" w:rsidRPr="00D87DCE">
        <w:rPr>
          <w:color w:val="000000"/>
          <w:lang w:val="en-150"/>
        </w:rPr>
        <w:t xml:space="preserve"> should be equipped with </w:t>
      </w:r>
      <w:r w:rsidR="002E4FAA" w:rsidRPr="00D87DCE">
        <w:rPr>
          <w:color w:val="000000"/>
          <w:lang w:val="en-150"/>
        </w:rPr>
        <w:t xml:space="preserve">the </w:t>
      </w:r>
      <w:r w:rsidR="007917FF" w:rsidRPr="00D87DCE">
        <w:rPr>
          <w:color w:val="000000"/>
          <w:lang w:val="en-150"/>
        </w:rPr>
        <w:t xml:space="preserve">latest HVAC technological innovations </w:t>
      </w:r>
      <w:r w:rsidR="002E4FAA" w:rsidRPr="00D87DCE">
        <w:rPr>
          <w:color w:val="000000"/>
          <w:lang w:val="en-150"/>
        </w:rPr>
        <w:t>featuring</w:t>
      </w:r>
      <w:r w:rsidR="007917FF" w:rsidRPr="00D87DCE">
        <w:rPr>
          <w:color w:val="000000"/>
          <w:lang w:val="en-150"/>
        </w:rPr>
        <w:t xml:space="preserve"> multi-scroll compressors, electronic expansion valves, electronically commutated (EC) motors with built-in variable speed control as well as auto-adaptive microprocessor control system. </w:t>
      </w:r>
      <w:r w:rsidR="001A1F6A" w:rsidRPr="00D87DCE">
        <w:rPr>
          <w:color w:val="000000"/>
          <w:lang w:val="en-150"/>
        </w:rPr>
        <w:t xml:space="preserve">For maximum adaptability, </w:t>
      </w:r>
      <w:r w:rsidR="002E4FAA" w:rsidRPr="00D87DCE">
        <w:rPr>
          <w:color w:val="000000"/>
          <w:lang w:val="en-150"/>
        </w:rPr>
        <w:t>several</w:t>
      </w:r>
      <w:r w:rsidR="001A1F6A" w:rsidRPr="00D87DCE">
        <w:rPr>
          <w:color w:val="000000"/>
          <w:lang w:val="en-150"/>
        </w:rPr>
        <w:t xml:space="preserve"> options should be available including exhaust air energy recovery</w:t>
      </w:r>
      <w:r w:rsidR="002E4FAA" w:rsidRPr="00D87DCE">
        <w:rPr>
          <w:color w:val="000000"/>
          <w:lang w:val="en-150"/>
        </w:rPr>
        <w:t xml:space="preserve"> </w:t>
      </w:r>
      <w:r w:rsidR="005E39AF" w:rsidRPr="00D87DCE">
        <w:rPr>
          <w:color w:val="000000"/>
          <w:lang w:val="en-150"/>
        </w:rPr>
        <w:t>sections</w:t>
      </w:r>
      <w:r w:rsidR="001A1F6A" w:rsidRPr="00D87DCE">
        <w:rPr>
          <w:color w:val="000000"/>
          <w:lang w:val="en-150"/>
        </w:rPr>
        <w:t xml:space="preserve">, </w:t>
      </w:r>
      <w:r w:rsidR="00CD187A" w:rsidRPr="00D87DCE">
        <w:rPr>
          <w:color w:val="000000"/>
          <w:lang w:val="en-150"/>
        </w:rPr>
        <w:t>economizers</w:t>
      </w:r>
      <w:r w:rsidR="001A1F6A" w:rsidRPr="00D87DCE">
        <w:rPr>
          <w:color w:val="000000"/>
          <w:lang w:val="en-150"/>
        </w:rPr>
        <w:t>, indoor air quality management system</w:t>
      </w:r>
      <w:r w:rsidR="002E4FAA" w:rsidRPr="00D87DCE">
        <w:rPr>
          <w:color w:val="000000"/>
          <w:lang w:val="en-150"/>
        </w:rPr>
        <w:t>s</w:t>
      </w:r>
      <w:r w:rsidR="001A1F6A" w:rsidRPr="00D87DCE">
        <w:rPr>
          <w:color w:val="000000"/>
          <w:lang w:val="en-150"/>
        </w:rPr>
        <w:t xml:space="preserve"> and auxiliary heating modules.</w:t>
      </w:r>
    </w:p>
    <w:p w14:paraId="5D84DDC7" w14:textId="4D3CF5CE" w:rsidR="00031527" w:rsidRPr="00D87DCE" w:rsidRDefault="00031527" w:rsidP="00B267F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14"/>
        <w:gridCol w:w="1732"/>
        <w:gridCol w:w="1807"/>
        <w:gridCol w:w="1878"/>
        <w:gridCol w:w="1662"/>
      </w:tblGrid>
      <w:tr w:rsidR="00052EEF" w:rsidRPr="00D87DCE" w14:paraId="261C056F" w14:textId="77777777" w:rsidTr="009655EF">
        <w:tc>
          <w:tcPr>
            <w:tcW w:w="10819" w:type="dxa"/>
            <w:gridSpan w:val="5"/>
            <w:vAlign w:val="center"/>
          </w:tcPr>
          <w:p w14:paraId="422F27F0" w14:textId="6A6E2DED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lang w:val="en-150"/>
              </w:rPr>
            </w:pPr>
            <w:r w:rsidRPr="00D87DCE">
              <w:rPr>
                <w:b/>
                <w:color w:val="000000"/>
                <w:lang w:val="en-150"/>
              </w:rPr>
              <w:t xml:space="preserve">Ecodesign Requirements for Rooftops &amp; Package Units </w:t>
            </w:r>
            <w:r w:rsidR="00422C61" w:rsidRPr="00D87DCE">
              <w:rPr>
                <w:b/>
                <w:color w:val="000000"/>
                <w:lang w:val="en-150"/>
              </w:rPr>
              <w:t>(EU Regulation 2016/2281)</w:t>
            </w:r>
          </w:p>
        </w:tc>
      </w:tr>
      <w:tr w:rsidR="00052EEF" w:rsidRPr="00D87DCE" w14:paraId="70C90EB6" w14:textId="77777777" w:rsidTr="00F747B3">
        <w:tc>
          <w:tcPr>
            <w:tcW w:w="3606" w:type="dxa"/>
            <w:vMerge w:val="restart"/>
            <w:shd w:val="clear" w:color="auto" w:fill="D9D9D9" w:themeFill="background1" w:themeFillShade="D9"/>
            <w:vAlign w:val="center"/>
          </w:tcPr>
          <w:p w14:paraId="18C1EFD1" w14:textId="1758163A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Cooling</w:t>
            </w:r>
          </w:p>
        </w:tc>
        <w:tc>
          <w:tcPr>
            <w:tcW w:w="3606" w:type="dxa"/>
            <w:gridSpan w:val="2"/>
            <w:shd w:val="clear" w:color="auto" w:fill="FFFFFF" w:themeFill="background1"/>
            <w:vAlign w:val="center"/>
          </w:tcPr>
          <w:p w14:paraId="6319D70D" w14:textId="4ED3D2BD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January 2018</w:t>
            </w:r>
          </w:p>
        </w:tc>
        <w:tc>
          <w:tcPr>
            <w:tcW w:w="3607" w:type="dxa"/>
            <w:gridSpan w:val="2"/>
            <w:shd w:val="clear" w:color="auto" w:fill="FFFFFF" w:themeFill="background1"/>
            <w:vAlign w:val="center"/>
          </w:tcPr>
          <w:p w14:paraId="715BFB6A" w14:textId="6D3CBFAE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January 2021</w:t>
            </w:r>
          </w:p>
        </w:tc>
      </w:tr>
      <w:tr w:rsidR="00052EEF" w:rsidRPr="00D87DCE" w14:paraId="24CFF17D" w14:textId="04CFAAE5" w:rsidTr="003167F3">
        <w:tc>
          <w:tcPr>
            <w:tcW w:w="3606" w:type="dxa"/>
            <w:vMerge/>
            <w:shd w:val="clear" w:color="auto" w:fill="D9D9D9" w:themeFill="background1" w:themeFillShade="D9"/>
            <w:vAlign w:val="center"/>
          </w:tcPr>
          <w:p w14:paraId="6C464A09" w14:textId="7B76CB09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</w:p>
        </w:tc>
        <w:tc>
          <w:tcPr>
            <w:tcW w:w="1762" w:type="dxa"/>
            <w:shd w:val="clear" w:color="auto" w:fill="auto"/>
            <w:vAlign w:val="center"/>
          </w:tcPr>
          <w:p w14:paraId="143A77A6" w14:textId="47EA9D76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i/>
                <w:vertAlign w:val="subscript"/>
                <w:lang w:val="en-150"/>
              </w:rPr>
            </w:pPr>
            <w:r w:rsidRPr="00D87DCE">
              <w:rPr>
                <w:i/>
                <w:lang w:val="en-150"/>
              </w:rPr>
              <w:t>η</w:t>
            </w:r>
            <w:r w:rsidRPr="00D87DCE">
              <w:rPr>
                <w:i/>
                <w:vertAlign w:val="subscript"/>
                <w:lang w:val="en-150"/>
              </w:rPr>
              <w:t xml:space="preserve">s,c </w:t>
            </w:r>
            <w:r w:rsidRPr="00D87DCE">
              <w:rPr>
                <w:i/>
                <w:lang w:val="en-150"/>
              </w:rPr>
              <w:t>%</w:t>
            </w:r>
            <w:r w:rsidR="009B0000" w:rsidRPr="00D87DCE">
              <w:rPr>
                <w:rStyle w:val="FootnoteReference"/>
                <w:i/>
                <w:lang w:val="en-150"/>
              </w:rPr>
              <w:footnoteReference w:id="1"/>
            </w:r>
          </w:p>
          <w:p w14:paraId="5F932717" w14:textId="220CD779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i/>
                <w:lang w:val="en-150"/>
              </w:rPr>
            </w:pPr>
            <w:r w:rsidRPr="00D87DCE">
              <w:rPr>
                <w:i/>
                <w:lang w:val="en-150"/>
              </w:rPr>
              <w:t>Primary Energy</w:t>
            </w:r>
          </w:p>
        </w:tc>
        <w:tc>
          <w:tcPr>
            <w:tcW w:w="1844" w:type="dxa"/>
            <w:shd w:val="clear" w:color="auto" w:fill="auto"/>
            <w:vAlign w:val="center"/>
          </w:tcPr>
          <w:p w14:paraId="44A608E4" w14:textId="179FFD3E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i/>
                <w:lang w:val="en-150"/>
              </w:rPr>
            </w:pPr>
            <w:r w:rsidRPr="00D87DCE">
              <w:rPr>
                <w:i/>
                <w:lang w:val="en-150"/>
              </w:rPr>
              <w:t>SEER</w:t>
            </w:r>
          </w:p>
        </w:tc>
        <w:tc>
          <w:tcPr>
            <w:tcW w:w="1913" w:type="dxa"/>
            <w:shd w:val="clear" w:color="auto" w:fill="auto"/>
            <w:vAlign w:val="center"/>
          </w:tcPr>
          <w:p w14:paraId="11DD2EC9" w14:textId="77777777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i/>
                <w:vertAlign w:val="subscript"/>
                <w:lang w:val="en-150"/>
              </w:rPr>
            </w:pPr>
            <w:r w:rsidRPr="00D87DCE">
              <w:rPr>
                <w:i/>
                <w:lang w:val="en-150"/>
              </w:rPr>
              <w:t>η</w:t>
            </w:r>
            <w:r w:rsidRPr="00D87DCE">
              <w:rPr>
                <w:i/>
                <w:vertAlign w:val="subscript"/>
                <w:lang w:val="en-150"/>
              </w:rPr>
              <w:t xml:space="preserve">s,c </w:t>
            </w:r>
            <w:r w:rsidRPr="00D87DCE">
              <w:rPr>
                <w:i/>
                <w:lang w:val="en-150"/>
              </w:rPr>
              <w:t>%</w:t>
            </w:r>
          </w:p>
          <w:p w14:paraId="2B4F85E2" w14:textId="6D58954E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i/>
                <w:lang w:val="en-150"/>
              </w:rPr>
            </w:pPr>
            <w:r w:rsidRPr="00D87DCE">
              <w:rPr>
                <w:i/>
                <w:lang w:val="en-150"/>
              </w:rPr>
              <w:t>Primary Energy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DDBCF5C" w14:textId="2D3D7B1B" w:rsidR="00052EEF" w:rsidRPr="00D87DCE" w:rsidRDefault="00052EEF" w:rsidP="00031527">
            <w:pPr>
              <w:autoSpaceDE w:val="0"/>
              <w:autoSpaceDN w:val="0"/>
              <w:adjustRightInd w:val="0"/>
              <w:jc w:val="center"/>
              <w:rPr>
                <w:i/>
                <w:lang w:val="en-150"/>
              </w:rPr>
            </w:pPr>
            <w:r w:rsidRPr="00D87DCE">
              <w:rPr>
                <w:i/>
                <w:lang w:val="en-150"/>
              </w:rPr>
              <w:t>SEER</w:t>
            </w:r>
          </w:p>
        </w:tc>
      </w:tr>
      <w:tr w:rsidR="00031527" w:rsidRPr="00D87DCE" w14:paraId="75BD3FF4" w14:textId="7948C675" w:rsidTr="00534878">
        <w:trPr>
          <w:trHeight w:val="312"/>
        </w:trPr>
        <w:tc>
          <w:tcPr>
            <w:tcW w:w="3606" w:type="dxa"/>
            <w:vAlign w:val="center"/>
          </w:tcPr>
          <w:p w14:paraId="58701FB3" w14:textId="73E0960C" w:rsidR="00031527" w:rsidRPr="00D87DCE" w:rsidRDefault="00422C61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Cooling-only air to air rooftop units</w:t>
            </w:r>
          </w:p>
        </w:tc>
        <w:tc>
          <w:tcPr>
            <w:tcW w:w="1762" w:type="dxa"/>
            <w:vAlign w:val="center"/>
          </w:tcPr>
          <w:p w14:paraId="607D0751" w14:textId="22926164" w:rsidR="00031527" w:rsidRPr="00D87DCE" w:rsidRDefault="00422C61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117</w:t>
            </w:r>
          </w:p>
        </w:tc>
        <w:tc>
          <w:tcPr>
            <w:tcW w:w="1844" w:type="dxa"/>
            <w:vAlign w:val="center"/>
          </w:tcPr>
          <w:p w14:paraId="786FC5C1" w14:textId="6BD7913B" w:rsidR="00031527" w:rsidRPr="00D87DCE" w:rsidRDefault="00422C61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3.00</w:t>
            </w:r>
          </w:p>
        </w:tc>
        <w:tc>
          <w:tcPr>
            <w:tcW w:w="1913" w:type="dxa"/>
            <w:vAlign w:val="center"/>
          </w:tcPr>
          <w:p w14:paraId="378EA0D8" w14:textId="4D0704C1" w:rsidR="00031527" w:rsidRPr="00D87DCE" w:rsidRDefault="00422C61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138</w:t>
            </w:r>
          </w:p>
        </w:tc>
        <w:tc>
          <w:tcPr>
            <w:tcW w:w="1694" w:type="dxa"/>
            <w:vAlign w:val="center"/>
          </w:tcPr>
          <w:p w14:paraId="77F270DC" w14:textId="2F2CEB7B" w:rsidR="00031527" w:rsidRPr="00D87DCE" w:rsidRDefault="00422C61" w:rsidP="00031527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3.53</w:t>
            </w:r>
          </w:p>
        </w:tc>
      </w:tr>
      <w:tr w:rsidR="00CE58B8" w:rsidRPr="00D87DCE" w14:paraId="4FE063CE" w14:textId="5456B8FC" w:rsidTr="003167F3">
        <w:tc>
          <w:tcPr>
            <w:tcW w:w="3606" w:type="dxa"/>
            <w:shd w:val="clear" w:color="auto" w:fill="D9D9D9" w:themeFill="background1" w:themeFillShade="D9"/>
            <w:vAlign w:val="center"/>
          </w:tcPr>
          <w:p w14:paraId="06F29208" w14:textId="5A604610" w:rsidR="00CE58B8" w:rsidRPr="00D87DCE" w:rsidRDefault="00CE58B8" w:rsidP="00CE58B8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Heating</w:t>
            </w:r>
          </w:p>
        </w:tc>
        <w:tc>
          <w:tcPr>
            <w:tcW w:w="1762" w:type="dxa"/>
            <w:shd w:val="clear" w:color="auto" w:fill="auto"/>
            <w:vAlign w:val="center"/>
          </w:tcPr>
          <w:p w14:paraId="1EFA7667" w14:textId="6199AB25" w:rsidR="00CE58B8" w:rsidRPr="00D87DCE" w:rsidRDefault="00CE58B8" w:rsidP="00CE58B8">
            <w:pPr>
              <w:autoSpaceDE w:val="0"/>
              <w:autoSpaceDN w:val="0"/>
              <w:adjustRightInd w:val="0"/>
              <w:jc w:val="center"/>
              <w:rPr>
                <w:i/>
                <w:vertAlign w:val="subscript"/>
                <w:lang w:val="en-150"/>
              </w:rPr>
            </w:pPr>
            <w:r w:rsidRPr="00D87DCE">
              <w:rPr>
                <w:i/>
                <w:lang w:val="en-150"/>
              </w:rPr>
              <w:t>η</w:t>
            </w:r>
            <w:r w:rsidRPr="00D87DCE">
              <w:rPr>
                <w:i/>
                <w:vertAlign w:val="subscript"/>
                <w:lang w:val="en-150"/>
              </w:rPr>
              <w:t xml:space="preserve">s,h </w:t>
            </w:r>
            <w:r w:rsidRPr="00D87DCE">
              <w:rPr>
                <w:i/>
                <w:lang w:val="en-150"/>
              </w:rPr>
              <w:t>%</w:t>
            </w:r>
            <w:r w:rsidR="004C7DAE" w:rsidRPr="00D87DCE">
              <w:rPr>
                <w:rStyle w:val="FootnoteReference"/>
                <w:i/>
                <w:lang w:val="en-150"/>
              </w:rPr>
              <w:footnoteReference w:id="2"/>
            </w:r>
          </w:p>
          <w:p w14:paraId="22D8F481" w14:textId="099CFEA6" w:rsidR="00CE58B8" w:rsidRPr="00D87DCE" w:rsidRDefault="00CE58B8" w:rsidP="00CE58B8">
            <w:pPr>
              <w:autoSpaceDE w:val="0"/>
              <w:autoSpaceDN w:val="0"/>
              <w:adjustRightInd w:val="0"/>
              <w:jc w:val="center"/>
              <w:rPr>
                <w:i/>
                <w:lang w:val="en-150"/>
              </w:rPr>
            </w:pPr>
            <w:r w:rsidRPr="00D87DCE">
              <w:rPr>
                <w:i/>
                <w:lang w:val="en-150"/>
              </w:rPr>
              <w:t>Primary Energy</w:t>
            </w:r>
          </w:p>
        </w:tc>
        <w:tc>
          <w:tcPr>
            <w:tcW w:w="1844" w:type="dxa"/>
            <w:shd w:val="clear" w:color="auto" w:fill="auto"/>
            <w:vAlign w:val="center"/>
          </w:tcPr>
          <w:p w14:paraId="0FD1D830" w14:textId="67B413D4" w:rsidR="00CE58B8" w:rsidRPr="00527666" w:rsidRDefault="00CE58B8" w:rsidP="00CE58B8">
            <w:pPr>
              <w:autoSpaceDE w:val="0"/>
              <w:autoSpaceDN w:val="0"/>
              <w:adjustRightInd w:val="0"/>
              <w:jc w:val="center"/>
              <w:rPr>
                <w:i/>
                <w:lang w:val="en-US"/>
              </w:rPr>
            </w:pPr>
            <w:r w:rsidRPr="00D87DCE">
              <w:rPr>
                <w:i/>
                <w:lang w:val="en-150"/>
              </w:rPr>
              <w:t>S</w:t>
            </w:r>
            <w:r w:rsidR="00527666">
              <w:rPr>
                <w:i/>
                <w:lang w:val="en-150"/>
              </w:rPr>
              <w:t>COP</w:t>
            </w:r>
          </w:p>
        </w:tc>
        <w:tc>
          <w:tcPr>
            <w:tcW w:w="1913" w:type="dxa"/>
            <w:shd w:val="clear" w:color="auto" w:fill="auto"/>
            <w:vAlign w:val="center"/>
          </w:tcPr>
          <w:p w14:paraId="035DE8F5" w14:textId="78D59993" w:rsidR="00CE58B8" w:rsidRPr="00D87DCE" w:rsidRDefault="00CE58B8" w:rsidP="00CE58B8">
            <w:pPr>
              <w:autoSpaceDE w:val="0"/>
              <w:autoSpaceDN w:val="0"/>
              <w:adjustRightInd w:val="0"/>
              <w:jc w:val="center"/>
              <w:rPr>
                <w:i/>
                <w:vertAlign w:val="subscript"/>
                <w:lang w:val="en-150"/>
              </w:rPr>
            </w:pPr>
            <w:r w:rsidRPr="00D87DCE">
              <w:rPr>
                <w:i/>
                <w:lang w:val="en-150"/>
              </w:rPr>
              <w:t>η</w:t>
            </w:r>
            <w:r w:rsidRPr="00D87DCE">
              <w:rPr>
                <w:i/>
                <w:vertAlign w:val="subscript"/>
                <w:lang w:val="en-150"/>
              </w:rPr>
              <w:t xml:space="preserve">s,h </w:t>
            </w:r>
            <w:r w:rsidRPr="00D87DCE">
              <w:rPr>
                <w:i/>
                <w:lang w:val="en-150"/>
              </w:rPr>
              <w:t>%</w:t>
            </w:r>
          </w:p>
          <w:p w14:paraId="7828CA28" w14:textId="44BEC1FD" w:rsidR="00CE58B8" w:rsidRPr="00D87DCE" w:rsidRDefault="00CE58B8" w:rsidP="00CE58B8">
            <w:pPr>
              <w:autoSpaceDE w:val="0"/>
              <w:autoSpaceDN w:val="0"/>
              <w:adjustRightInd w:val="0"/>
              <w:jc w:val="center"/>
              <w:rPr>
                <w:i/>
                <w:lang w:val="en-150"/>
              </w:rPr>
            </w:pPr>
            <w:r w:rsidRPr="00D87DCE">
              <w:rPr>
                <w:i/>
                <w:lang w:val="en-150"/>
              </w:rPr>
              <w:t>Primary Energy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1E038D37" w14:textId="0208BFB7" w:rsidR="00CE58B8" w:rsidRPr="00527666" w:rsidRDefault="00CE58B8" w:rsidP="00CE58B8">
            <w:pPr>
              <w:autoSpaceDE w:val="0"/>
              <w:autoSpaceDN w:val="0"/>
              <w:adjustRightInd w:val="0"/>
              <w:jc w:val="center"/>
              <w:rPr>
                <w:i/>
                <w:lang w:val="en-US"/>
              </w:rPr>
            </w:pPr>
            <w:r w:rsidRPr="00D87DCE">
              <w:rPr>
                <w:i/>
                <w:lang w:val="en-150"/>
              </w:rPr>
              <w:t>S</w:t>
            </w:r>
            <w:r w:rsidR="00527666">
              <w:rPr>
                <w:i/>
                <w:lang w:val="en-US"/>
              </w:rPr>
              <w:t>COP</w:t>
            </w:r>
            <w:bookmarkStart w:id="0" w:name="_GoBack"/>
            <w:bookmarkEnd w:id="0"/>
          </w:p>
        </w:tc>
      </w:tr>
      <w:tr w:rsidR="00CE58B8" w:rsidRPr="00D87DCE" w14:paraId="42B72A0D" w14:textId="0C1B31A6" w:rsidTr="00534878">
        <w:trPr>
          <w:trHeight w:val="312"/>
        </w:trPr>
        <w:tc>
          <w:tcPr>
            <w:tcW w:w="3606" w:type="dxa"/>
            <w:vAlign w:val="center"/>
          </w:tcPr>
          <w:p w14:paraId="6E61B8AA" w14:textId="09E943F9" w:rsidR="00CE58B8" w:rsidRPr="00D87DCE" w:rsidRDefault="00422C61" w:rsidP="00CE58B8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Heat pump air to air rooftop unit</w:t>
            </w:r>
            <w:r w:rsidR="00EC17C5" w:rsidRPr="00D87DCE">
              <w:rPr>
                <w:color w:val="000000"/>
                <w:lang w:val="en-150"/>
              </w:rPr>
              <w:t>s</w:t>
            </w:r>
          </w:p>
        </w:tc>
        <w:tc>
          <w:tcPr>
            <w:tcW w:w="1762" w:type="dxa"/>
            <w:vAlign w:val="center"/>
          </w:tcPr>
          <w:p w14:paraId="35F64200" w14:textId="72E5FFE6" w:rsidR="00CE58B8" w:rsidRPr="00D87DCE" w:rsidRDefault="00422C61" w:rsidP="00CE58B8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115</w:t>
            </w:r>
          </w:p>
        </w:tc>
        <w:tc>
          <w:tcPr>
            <w:tcW w:w="1844" w:type="dxa"/>
            <w:vAlign w:val="center"/>
          </w:tcPr>
          <w:p w14:paraId="5156AB35" w14:textId="679115C7" w:rsidR="00CE58B8" w:rsidRPr="00D87DCE" w:rsidRDefault="00422C61" w:rsidP="00CE58B8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2.95</w:t>
            </w:r>
          </w:p>
        </w:tc>
        <w:tc>
          <w:tcPr>
            <w:tcW w:w="1913" w:type="dxa"/>
            <w:vAlign w:val="center"/>
          </w:tcPr>
          <w:p w14:paraId="434ED7BC" w14:textId="06969641" w:rsidR="00CE58B8" w:rsidRPr="00D87DCE" w:rsidRDefault="00422C61" w:rsidP="00CE58B8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125</w:t>
            </w:r>
          </w:p>
        </w:tc>
        <w:tc>
          <w:tcPr>
            <w:tcW w:w="1694" w:type="dxa"/>
            <w:vAlign w:val="center"/>
          </w:tcPr>
          <w:p w14:paraId="0A4C73D1" w14:textId="20F4C83F" w:rsidR="00CE58B8" w:rsidRPr="00D87DCE" w:rsidRDefault="00422C61" w:rsidP="00CE58B8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3.20</w:t>
            </w:r>
          </w:p>
        </w:tc>
      </w:tr>
    </w:tbl>
    <w:p w14:paraId="267F3468" w14:textId="119ADDB1" w:rsidR="00B267FF" w:rsidRPr="00D87DCE" w:rsidRDefault="00B267FF" w:rsidP="00A13DA5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7D378F49" w14:textId="47E3ED43" w:rsidR="0093352C" w:rsidRPr="00D87DCE" w:rsidRDefault="00F30496" w:rsidP="001D627D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Unit Operating Limits</w:t>
      </w:r>
    </w:p>
    <w:p w14:paraId="0E11F9E3" w14:textId="0BB548F8" w:rsidR="001D627D" w:rsidRPr="00D87DCE" w:rsidRDefault="00753B8E" w:rsidP="001D627D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Unit shoul</w:t>
      </w:r>
      <w:r w:rsidR="008D2A9B" w:rsidRPr="00D87DCE">
        <w:rPr>
          <w:rFonts w:cs="Arial"/>
          <w:snapToGrid w:val="0"/>
          <w:color w:val="000000"/>
          <w:lang w:val="en-150"/>
        </w:rPr>
        <w:t>d meet the following minimum operating limit requirements: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44"/>
        <w:gridCol w:w="2510"/>
        <w:gridCol w:w="3181"/>
        <w:gridCol w:w="3258"/>
      </w:tblGrid>
      <w:tr w:rsidR="00F30496" w:rsidRPr="00D87DCE" w14:paraId="1BB7E981" w14:textId="77777777" w:rsidTr="005231F0">
        <w:trPr>
          <w:jc w:val="center"/>
        </w:trPr>
        <w:tc>
          <w:tcPr>
            <w:tcW w:w="4219" w:type="dxa"/>
            <w:gridSpan w:val="2"/>
            <w:vAlign w:val="center"/>
          </w:tcPr>
          <w:p w14:paraId="51F2B15D" w14:textId="20B1AB9E" w:rsidR="00F30496" w:rsidRPr="00D87DCE" w:rsidRDefault="00F30496" w:rsidP="005231F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lang w:val="en-150"/>
              </w:rPr>
            </w:pPr>
            <w:r w:rsidRPr="00D87DCE">
              <w:rPr>
                <w:b/>
                <w:color w:val="000000"/>
                <w:lang w:val="en-150"/>
              </w:rPr>
              <w:t>Inlet Air Conditions</w:t>
            </w:r>
          </w:p>
        </w:tc>
        <w:tc>
          <w:tcPr>
            <w:tcW w:w="3260" w:type="dxa"/>
            <w:vAlign w:val="center"/>
          </w:tcPr>
          <w:p w14:paraId="668B1B6B" w14:textId="3E1F792C" w:rsidR="00F30496" w:rsidRPr="00D87DCE" w:rsidRDefault="00F30496" w:rsidP="005231F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lang w:val="en-150"/>
              </w:rPr>
            </w:pPr>
            <w:r w:rsidRPr="00D87DCE">
              <w:rPr>
                <w:b/>
                <w:color w:val="000000"/>
                <w:lang w:val="en-150"/>
              </w:rPr>
              <w:t>Cooling</w:t>
            </w:r>
          </w:p>
        </w:tc>
        <w:tc>
          <w:tcPr>
            <w:tcW w:w="3340" w:type="dxa"/>
            <w:vAlign w:val="center"/>
          </w:tcPr>
          <w:p w14:paraId="01A7C186" w14:textId="0B9D441F" w:rsidR="00F30496" w:rsidRPr="00D87DCE" w:rsidRDefault="00F30496" w:rsidP="005231F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lang w:val="en-150"/>
              </w:rPr>
            </w:pPr>
            <w:r w:rsidRPr="00D87DCE">
              <w:rPr>
                <w:b/>
                <w:color w:val="000000"/>
                <w:lang w:val="en-150"/>
              </w:rPr>
              <w:t>Heating</w:t>
            </w:r>
          </w:p>
        </w:tc>
      </w:tr>
      <w:tr w:rsidR="005231F0" w:rsidRPr="00D87DCE" w14:paraId="575715C7" w14:textId="77777777" w:rsidTr="00F90272">
        <w:trPr>
          <w:trHeight w:val="312"/>
          <w:jc w:val="center"/>
        </w:trPr>
        <w:tc>
          <w:tcPr>
            <w:tcW w:w="1668" w:type="dxa"/>
            <w:vMerge w:val="restart"/>
            <w:shd w:val="clear" w:color="auto" w:fill="D9D9D9" w:themeFill="background1" w:themeFillShade="D9"/>
            <w:vAlign w:val="center"/>
          </w:tcPr>
          <w:p w14:paraId="7985B9B3" w14:textId="2CCB48CE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Indoor Coil</w:t>
            </w:r>
          </w:p>
        </w:tc>
        <w:tc>
          <w:tcPr>
            <w:tcW w:w="2551" w:type="dxa"/>
            <w:shd w:val="clear" w:color="auto" w:fill="D9D9D9" w:themeFill="background1" w:themeFillShade="D9"/>
            <w:vAlign w:val="center"/>
          </w:tcPr>
          <w:p w14:paraId="429FEBD5" w14:textId="557CF52D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Minimum Temperature</w:t>
            </w:r>
          </w:p>
        </w:tc>
        <w:tc>
          <w:tcPr>
            <w:tcW w:w="3260" w:type="dxa"/>
            <w:vAlign w:val="center"/>
          </w:tcPr>
          <w:p w14:paraId="1A320A71" w14:textId="59B8223E" w:rsidR="005231F0" w:rsidRPr="00D87DCE" w:rsidRDefault="007E24A5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>
              <w:rPr>
                <w:color w:val="000000"/>
                <w:lang w:val="en-US"/>
              </w:rPr>
              <w:t>9.67</w:t>
            </w:r>
            <w:r w:rsidR="005231F0" w:rsidRPr="00D87DCE">
              <w:rPr>
                <w:color w:val="000000"/>
                <w:lang w:val="en-150"/>
              </w:rPr>
              <w:t xml:space="preserve"> </w:t>
            </w:r>
            <w:r w:rsidR="005231F0" w:rsidRPr="00D87DCE">
              <w:rPr>
                <w:color w:val="000000"/>
                <w:vertAlign w:val="superscript"/>
                <w:lang w:val="en-150"/>
              </w:rPr>
              <w:t>o</w:t>
            </w:r>
            <w:r w:rsidR="005231F0" w:rsidRPr="00D87DCE">
              <w:rPr>
                <w:color w:val="000000"/>
                <w:lang w:val="en-150"/>
              </w:rPr>
              <w:t>C WB</w:t>
            </w:r>
            <w:r w:rsidR="001D627D" w:rsidRPr="00D87DCE">
              <w:rPr>
                <w:rStyle w:val="FootnoteReference"/>
                <w:color w:val="000000"/>
                <w:lang w:val="en-150"/>
              </w:rPr>
              <w:footnoteReference w:id="3"/>
            </w:r>
          </w:p>
        </w:tc>
        <w:tc>
          <w:tcPr>
            <w:tcW w:w="3340" w:type="dxa"/>
            <w:vAlign w:val="center"/>
          </w:tcPr>
          <w:p w14:paraId="0CC75D68" w14:textId="38EF1302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 xml:space="preserve">10 </w:t>
            </w:r>
            <w:r w:rsidRPr="00D87DCE">
              <w:rPr>
                <w:color w:val="000000"/>
                <w:vertAlign w:val="superscript"/>
                <w:lang w:val="en-150"/>
              </w:rPr>
              <w:t>o</w:t>
            </w:r>
            <w:r w:rsidRPr="00D87DCE">
              <w:rPr>
                <w:color w:val="000000"/>
                <w:lang w:val="en-150"/>
              </w:rPr>
              <w:t>C</w:t>
            </w:r>
            <w:r w:rsidR="00A9190D" w:rsidRPr="00D87DCE">
              <w:rPr>
                <w:color w:val="000000"/>
                <w:lang w:val="en-150"/>
              </w:rPr>
              <w:t xml:space="preserve"> DB</w:t>
            </w:r>
            <w:r w:rsidR="001D627D" w:rsidRPr="00D87DCE">
              <w:rPr>
                <w:rStyle w:val="FootnoteReference"/>
                <w:color w:val="000000"/>
                <w:lang w:val="en-150"/>
              </w:rPr>
              <w:footnoteReference w:id="4"/>
            </w:r>
          </w:p>
        </w:tc>
      </w:tr>
      <w:tr w:rsidR="005231F0" w:rsidRPr="00D87DCE" w14:paraId="478A4EEC" w14:textId="77777777" w:rsidTr="00F90272">
        <w:trPr>
          <w:trHeight w:val="312"/>
          <w:jc w:val="center"/>
        </w:trPr>
        <w:tc>
          <w:tcPr>
            <w:tcW w:w="1668" w:type="dxa"/>
            <w:vMerge/>
            <w:shd w:val="clear" w:color="auto" w:fill="D9D9D9" w:themeFill="background1" w:themeFillShade="D9"/>
            <w:vAlign w:val="center"/>
          </w:tcPr>
          <w:p w14:paraId="42EB5992" w14:textId="77777777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</w:p>
        </w:tc>
        <w:tc>
          <w:tcPr>
            <w:tcW w:w="2551" w:type="dxa"/>
            <w:shd w:val="clear" w:color="auto" w:fill="D9D9D9" w:themeFill="background1" w:themeFillShade="D9"/>
            <w:vAlign w:val="center"/>
          </w:tcPr>
          <w:p w14:paraId="3F7E1A1E" w14:textId="461E6559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Maximum Temperature</w:t>
            </w:r>
          </w:p>
        </w:tc>
        <w:tc>
          <w:tcPr>
            <w:tcW w:w="3260" w:type="dxa"/>
            <w:vAlign w:val="center"/>
          </w:tcPr>
          <w:p w14:paraId="59D80D8E" w14:textId="66B38E68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 xml:space="preserve">24 </w:t>
            </w:r>
            <w:r w:rsidRPr="00D87DCE">
              <w:rPr>
                <w:color w:val="000000"/>
                <w:vertAlign w:val="superscript"/>
                <w:lang w:val="en-150"/>
              </w:rPr>
              <w:t>o</w:t>
            </w:r>
            <w:r w:rsidRPr="00D87DCE">
              <w:rPr>
                <w:color w:val="000000"/>
                <w:lang w:val="en-150"/>
              </w:rPr>
              <w:t>C WB</w:t>
            </w:r>
          </w:p>
        </w:tc>
        <w:tc>
          <w:tcPr>
            <w:tcW w:w="3340" w:type="dxa"/>
            <w:vAlign w:val="center"/>
          </w:tcPr>
          <w:p w14:paraId="508CE06B" w14:textId="4C3E7174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 xml:space="preserve">27 </w:t>
            </w:r>
            <w:r w:rsidRPr="00D87DCE">
              <w:rPr>
                <w:color w:val="000000"/>
                <w:vertAlign w:val="superscript"/>
                <w:lang w:val="en-150"/>
              </w:rPr>
              <w:t>o</w:t>
            </w:r>
            <w:r w:rsidRPr="00D87DCE">
              <w:rPr>
                <w:color w:val="000000"/>
                <w:lang w:val="en-150"/>
              </w:rPr>
              <w:t>C</w:t>
            </w:r>
            <w:r w:rsidR="00A9190D" w:rsidRPr="00D87DCE">
              <w:rPr>
                <w:color w:val="000000"/>
                <w:lang w:val="en-150"/>
              </w:rPr>
              <w:t xml:space="preserve"> DB</w:t>
            </w:r>
          </w:p>
        </w:tc>
      </w:tr>
      <w:tr w:rsidR="005231F0" w:rsidRPr="00D87DCE" w14:paraId="2335206F" w14:textId="77777777" w:rsidTr="00F90272">
        <w:trPr>
          <w:trHeight w:val="312"/>
          <w:jc w:val="center"/>
        </w:trPr>
        <w:tc>
          <w:tcPr>
            <w:tcW w:w="1668" w:type="dxa"/>
            <w:vMerge w:val="restart"/>
            <w:shd w:val="clear" w:color="auto" w:fill="D9D9D9" w:themeFill="background1" w:themeFillShade="D9"/>
            <w:vAlign w:val="center"/>
          </w:tcPr>
          <w:p w14:paraId="20029CB6" w14:textId="53E65F1D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Outdoor Coil</w:t>
            </w:r>
          </w:p>
        </w:tc>
        <w:tc>
          <w:tcPr>
            <w:tcW w:w="2551" w:type="dxa"/>
            <w:shd w:val="clear" w:color="auto" w:fill="D9D9D9" w:themeFill="background1" w:themeFillShade="D9"/>
            <w:vAlign w:val="center"/>
          </w:tcPr>
          <w:p w14:paraId="2FE8F218" w14:textId="72219A12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Minimum Temperature</w:t>
            </w:r>
          </w:p>
        </w:tc>
        <w:tc>
          <w:tcPr>
            <w:tcW w:w="3260" w:type="dxa"/>
            <w:vAlign w:val="center"/>
          </w:tcPr>
          <w:p w14:paraId="1F42B7F4" w14:textId="1D4E4E4D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 xml:space="preserve">12 </w:t>
            </w:r>
            <w:r w:rsidRPr="00D87DCE">
              <w:rPr>
                <w:color w:val="000000"/>
                <w:vertAlign w:val="superscript"/>
                <w:lang w:val="en-150"/>
              </w:rPr>
              <w:t>o</w:t>
            </w:r>
            <w:r w:rsidRPr="00D87DCE">
              <w:rPr>
                <w:color w:val="000000"/>
                <w:lang w:val="en-150"/>
              </w:rPr>
              <w:t>C</w:t>
            </w:r>
            <w:r w:rsidR="00A9190D" w:rsidRPr="00D87DCE">
              <w:rPr>
                <w:color w:val="000000"/>
                <w:lang w:val="en-150"/>
              </w:rPr>
              <w:t xml:space="preserve"> DB</w:t>
            </w:r>
          </w:p>
        </w:tc>
        <w:tc>
          <w:tcPr>
            <w:tcW w:w="3340" w:type="dxa"/>
            <w:vAlign w:val="center"/>
          </w:tcPr>
          <w:p w14:paraId="5D97CA34" w14:textId="5D383C59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-15</w:t>
            </w:r>
            <w:r w:rsidR="00A9190D" w:rsidRPr="00D87DCE">
              <w:rPr>
                <w:color w:val="000000"/>
                <w:lang w:val="en-150"/>
              </w:rPr>
              <w:t xml:space="preserve"> </w:t>
            </w:r>
            <w:r w:rsidRPr="00D87DCE">
              <w:rPr>
                <w:color w:val="000000"/>
                <w:vertAlign w:val="superscript"/>
                <w:lang w:val="en-150"/>
              </w:rPr>
              <w:t>o</w:t>
            </w:r>
            <w:r w:rsidRPr="00D87DCE">
              <w:rPr>
                <w:color w:val="000000"/>
                <w:lang w:val="en-150"/>
              </w:rPr>
              <w:t>C WB</w:t>
            </w:r>
          </w:p>
        </w:tc>
      </w:tr>
      <w:tr w:rsidR="005231F0" w:rsidRPr="00D87DCE" w14:paraId="49BBAA97" w14:textId="77777777" w:rsidTr="00F90272">
        <w:trPr>
          <w:trHeight w:val="312"/>
          <w:jc w:val="center"/>
        </w:trPr>
        <w:tc>
          <w:tcPr>
            <w:tcW w:w="1668" w:type="dxa"/>
            <w:vMerge/>
            <w:shd w:val="clear" w:color="auto" w:fill="D9D9D9" w:themeFill="background1" w:themeFillShade="D9"/>
            <w:vAlign w:val="center"/>
          </w:tcPr>
          <w:p w14:paraId="37E88D16" w14:textId="77777777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</w:p>
        </w:tc>
        <w:tc>
          <w:tcPr>
            <w:tcW w:w="2551" w:type="dxa"/>
            <w:shd w:val="clear" w:color="auto" w:fill="D9D9D9" w:themeFill="background1" w:themeFillShade="D9"/>
            <w:vAlign w:val="center"/>
          </w:tcPr>
          <w:p w14:paraId="6F795DB4" w14:textId="0E209AA1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>Maximum Temperature</w:t>
            </w:r>
          </w:p>
        </w:tc>
        <w:tc>
          <w:tcPr>
            <w:tcW w:w="3260" w:type="dxa"/>
            <w:vAlign w:val="center"/>
          </w:tcPr>
          <w:p w14:paraId="1E0CC4FE" w14:textId="754B5E69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 xml:space="preserve">48 </w:t>
            </w:r>
            <w:r w:rsidRPr="00D87DCE">
              <w:rPr>
                <w:color w:val="000000"/>
                <w:vertAlign w:val="superscript"/>
                <w:lang w:val="en-150"/>
              </w:rPr>
              <w:t>o</w:t>
            </w:r>
            <w:r w:rsidRPr="00D87DCE">
              <w:rPr>
                <w:color w:val="000000"/>
                <w:lang w:val="en-150"/>
              </w:rPr>
              <w:t>C</w:t>
            </w:r>
            <w:r w:rsidR="00A9190D" w:rsidRPr="00D87DCE">
              <w:rPr>
                <w:color w:val="000000"/>
                <w:lang w:val="en-150"/>
              </w:rPr>
              <w:t xml:space="preserve"> DB</w:t>
            </w:r>
          </w:p>
        </w:tc>
        <w:tc>
          <w:tcPr>
            <w:tcW w:w="3340" w:type="dxa"/>
            <w:vAlign w:val="center"/>
          </w:tcPr>
          <w:p w14:paraId="6AEE0ED3" w14:textId="765049AA" w:rsidR="005231F0" w:rsidRPr="00D87DCE" w:rsidRDefault="005231F0" w:rsidP="005231F0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150"/>
              </w:rPr>
            </w:pPr>
            <w:r w:rsidRPr="00D87DCE">
              <w:rPr>
                <w:color w:val="000000"/>
                <w:lang w:val="en-150"/>
              </w:rPr>
              <w:t xml:space="preserve">15 </w:t>
            </w:r>
            <w:r w:rsidRPr="00D87DCE">
              <w:rPr>
                <w:color w:val="000000"/>
                <w:vertAlign w:val="superscript"/>
                <w:lang w:val="en-150"/>
              </w:rPr>
              <w:t>o</w:t>
            </w:r>
            <w:r w:rsidRPr="00D87DCE">
              <w:rPr>
                <w:color w:val="000000"/>
                <w:lang w:val="en-150"/>
              </w:rPr>
              <w:t>C WB</w:t>
            </w:r>
          </w:p>
        </w:tc>
      </w:tr>
    </w:tbl>
    <w:p w14:paraId="420E0C04" w14:textId="77777777" w:rsidR="00F30496" w:rsidRPr="00D87DCE" w:rsidRDefault="00F30496" w:rsidP="00A13DA5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7A01C983" w14:textId="63636D11" w:rsidR="00EC6CE3" w:rsidRPr="00D87DCE" w:rsidRDefault="000D0897" w:rsidP="001D627D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Directive Compliance</w:t>
      </w:r>
    </w:p>
    <w:p w14:paraId="087DF66D" w14:textId="04475B29" w:rsidR="0013180E" w:rsidRPr="00D87DCE" w:rsidRDefault="0013180E" w:rsidP="0013180E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 w:rsidRPr="00D87DCE">
        <w:rPr>
          <w:rFonts w:cs="Arial"/>
          <w:snapToGrid w:val="0"/>
          <w:color w:val="000000"/>
          <w:u w:color="000000"/>
          <w:lang w:val="en-150"/>
        </w:rPr>
        <w:t>Product to be ISO 9001 and Eurovent certified. Product should comply with the following directives and standards:</w:t>
      </w:r>
    </w:p>
    <w:p w14:paraId="58564D4D" w14:textId="77777777" w:rsidR="00B267FF" w:rsidRPr="00D87DCE" w:rsidRDefault="00B267FF" w:rsidP="00CB3B9A">
      <w:pPr>
        <w:widowControl w:val="0"/>
        <w:numPr>
          <w:ilvl w:val="0"/>
          <w:numId w:val="2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Machinery Directive 2006/42/EC (MD).</w:t>
      </w:r>
    </w:p>
    <w:p w14:paraId="01E066B5" w14:textId="77777777" w:rsidR="00B267FF" w:rsidRPr="00D87DCE" w:rsidRDefault="00B267FF" w:rsidP="00CB3B9A">
      <w:pPr>
        <w:widowControl w:val="0"/>
        <w:numPr>
          <w:ilvl w:val="0"/>
          <w:numId w:val="2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Electromagnetic Compatibility Directive 2014/30/EU (EMC).</w:t>
      </w:r>
    </w:p>
    <w:p w14:paraId="18D0D82B" w14:textId="77777777" w:rsidR="00B267FF" w:rsidRPr="00D87DCE" w:rsidRDefault="00B267FF" w:rsidP="00CB3B9A">
      <w:pPr>
        <w:widowControl w:val="0"/>
        <w:numPr>
          <w:ilvl w:val="0"/>
          <w:numId w:val="2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Low Voltage Directive 2014/35/EU (LVD).</w:t>
      </w:r>
    </w:p>
    <w:p w14:paraId="1F0195C2" w14:textId="77777777" w:rsidR="00B267FF" w:rsidRPr="00D87DCE" w:rsidRDefault="00B267FF" w:rsidP="00CB3B9A">
      <w:pPr>
        <w:widowControl w:val="0"/>
        <w:numPr>
          <w:ilvl w:val="0"/>
          <w:numId w:val="2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 xml:space="preserve">Pressure Equipment Directive 2014/68/EU (Category 2) (PED). </w:t>
      </w:r>
    </w:p>
    <w:p w14:paraId="1ADAFD6F" w14:textId="77777777" w:rsidR="00B267FF" w:rsidRPr="00D87DCE" w:rsidRDefault="00B267FF" w:rsidP="00CB3B9A">
      <w:pPr>
        <w:widowControl w:val="0"/>
        <w:numPr>
          <w:ilvl w:val="0"/>
          <w:numId w:val="2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RoHS Directive 2011/65/EU (RoHS).</w:t>
      </w:r>
    </w:p>
    <w:p w14:paraId="5E394983" w14:textId="4A9D5B79" w:rsidR="00B267FF" w:rsidRPr="00D87DCE" w:rsidRDefault="00B267FF" w:rsidP="00CB3B9A">
      <w:pPr>
        <w:widowControl w:val="0"/>
        <w:numPr>
          <w:ilvl w:val="0"/>
          <w:numId w:val="2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Ecodesign Directive 2009/125/EC.</w:t>
      </w:r>
    </w:p>
    <w:p w14:paraId="56C61DA6" w14:textId="0BF78562" w:rsidR="00B267FF" w:rsidRPr="00D87DCE" w:rsidRDefault="00B267FF" w:rsidP="00CB3B9A">
      <w:pPr>
        <w:widowControl w:val="0"/>
        <w:numPr>
          <w:ilvl w:val="0"/>
          <w:numId w:val="2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Energy Labelling Directive 2017/1369/EU (E</w:t>
      </w:r>
      <w:r w:rsidR="00501DD1" w:rsidRPr="00D87DCE">
        <w:rPr>
          <w:lang w:val="en-150"/>
        </w:rPr>
        <w:t>co</w:t>
      </w:r>
      <w:r w:rsidRPr="00D87DCE">
        <w:rPr>
          <w:lang w:val="en-150"/>
        </w:rPr>
        <w:t>-</w:t>
      </w:r>
      <w:r w:rsidR="00501DD1" w:rsidRPr="00D87DCE">
        <w:rPr>
          <w:lang w:val="en-150"/>
        </w:rPr>
        <w:t>Labelling</w:t>
      </w:r>
      <w:r w:rsidRPr="00D87DCE">
        <w:rPr>
          <w:lang w:val="en-150"/>
        </w:rPr>
        <w:t>).</w:t>
      </w:r>
    </w:p>
    <w:p w14:paraId="096C5B33" w14:textId="627CFB49" w:rsidR="00B267FF" w:rsidRDefault="00B267FF" w:rsidP="00CB3B9A">
      <w:pPr>
        <w:widowControl w:val="0"/>
        <w:numPr>
          <w:ilvl w:val="0"/>
          <w:numId w:val="2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Harmonised Standard: EN 378-2:2012 (</w:t>
      </w:r>
      <w:r w:rsidR="00501DD1" w:rsidRPr="00D87DCE">
        <w:rPr>
          <w:lang w:val="en-150"/>
        </w:rPr>
        <w:t>H</w:t>
      </w:r>
      <w:r w:rsidRPr="00D87DCE">
        <w:rPr>
          <w:lang w:val="en-150"/>
        </w:rPr>
        <w:t xml:space="preserve">eat </w:t>
      </w:r>
      <w:r w:rsidR="00501DD1" w:rsidRPr="00D87DCE">
        <w:rPr>
          <w:lang w:val="en-150"/>
        </w:rPr>
        <w:t>P</w:t>
      </w:r>
      <w:r w:rsidRPr="00D87DCE">
        <w:rPr>
          <w:lang w:val="en-150"/>
        </w:rPr>
        <w:t xml:space="preserve">umps - Safety and </w:t>
      </w:r>
      <w:r w:rsidR="00501DD1" w:rsidRPr="00D87DCE">
        <w:rPr>
          <w:lang w:val="en-150"/>
        </w:rPr>
        <w:t>E</w:t>
      </w:r>
      <w:r w:rsidRPr="00D87DCE">
        <w:rPr>
          <w:lang w:val="en-150"/>
        </w:rPr>
        <w:t xml:space="preserve">nvironmental </w:t>
      </w:r>
      <w:r w:rsidR="00501DD1" w:rsidRPr="00D87DCE">
        <w:rPr>
          <w:lang w:val="en-150"/>
        </w:rPr>
        <w:t>R</w:t>
      </w:r>
      <w:r w:rsidRPr="00D87DCE">
        <w:rPr>
          <w:lang w:val="en-150"/>
        </w:rPr>
        <w:t>equirements).</w:t>
      </w:r>
    </w:p>
    <w:p w14:paraId="6FC10352" w14:textId="77777777" w:rsidR="000E4406" w:rsidRPr="00D87DCE" w:rsidRDefault="000E4406" w:rsidP="000E4406">
      <w:pPr>
        <w:widowControl w:val="0"/>
        <w:spacing w:line="0" w:lineRule="atLeast"/>
        <w:jc w:val="both"/>
        <w:rPr>
          <w:lang w:val="en-150"/>
        </w:rPr>
      </w:pPr>
    </w:p>
    <w:p w14:paraId="36EAC216" w14:textId="5D478CB8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  <w:r w:rsidRPr="00D87DCE">
        <w:rPr>
          <w:rFonts w:cs="Arial"/>
          <w:b/>
          <w:snapToGrid w:val="0"/>
          <w:color w:val="000000"/>
          <w:u w:val="single" w:color="000000"/>
          <w:lang w:val="en-150"/>
        </w:rPr>
        <w:lastRenderedPageBreak/>
        <w:t>A</w:t>
      </w:r>
      <w:r w:rsidR="00E83663" w:rsidRPr="00D87DCE">
        <w:rPr>
          <w:rFonts w:cs="Arial"/>
          <w:b/>
          <w:snapToGrid w:val="0"/>
          <w:color w:val="000000"/>
          <w:u w:val="single" w:color="000000"/>
          <w:lang w:val="en-150"/>
        </w:rPr>
        <w:t>ssembly Options</w:t>
      </w:r>
    </w:p>
    <w:p w14:paraId="56ADE219" w14:textId="21C9BEDE" w:rsidR="00E83663" w:rsidRPr="00D87DCE" w:rsidRDefault="00E83663" w:rsidP="00D74ADD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Unit to be available in following configurations to match application-specific requirements:</w:t>
      </w:r>
    </w:p>
    <w:p w14:paraId="03C3D82A" w14:textId="458D6AD0" w:rsidR="00D55207" w:rsidRPr="00D87DCE" w:rsidRDefault="00E83663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  <w:r w:rsidRPr="00D87DCE">
        <w:rPr>
          <w:noProof/>
          <w:color w:val="000000"/>
          <w:lang w:val="en-150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1BF68FA8" wp14:editId="38F8C9DE">
                <wp:simplePos x="0" y="0"/>
                <wp:positionH relativeFrom="margin">
                  <wp:align>center</wp:align>
                </wp:positionH>
                <wp:positionV relativeFrom="paragraph">
                  <wp:posOffset>10315</wp:posOffset>
                </wp:positionV>
                <wp:extent cx="4953000" cy="7158990"/>
                <wp:effectExtent l="0" t="0" r="0" b="3810"/>
                <wp:wrapSquare wrapText="bothSides"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0" cy="7158990"/>
                          <a:chOff x="0" y="0"/>
                          <a:chExt cx="5260340" cy="7388225"/>
                        </a:xfrm>
                      </wpg:grpSpPr>
                      <pic:pic xmlns:pic="http://schemas.openxmlformats.org/drawingml/2006/picture">
                        <pic:nvPicPr>
                          <pic:cNvPr id="4" name="Picture 2" descr="C:\Users\gaitanos\Desktop\10185_IOM_07_2018_50FFFC - 1-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21" t="8346" r="3371" b="8023"/>
                          <a:stretch/>
                        </pic:blipFill>
                        <pic:spPr bwMode="auto">
                          <a:xfrm>
                            <a:off x="784860" y="0"/>
                            <a:ext cx="4475480" cy="7388225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2" descr="C:\Users\gaitanos\Desktop\10185_IOM_07_2018_50FFFC - 1-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35" t="8346" r="75129" b="8023"/>
                          <a:stretch/>
                        </pic:blipFill>
                        <pic:spPr bwMode="auto">
                          <a:xfrm>
                            <a:off x="0" y="0"/>
                            <a:ext cx="791210" cy="7388225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63367B" id="Group 8" o:spid="_x0000_s1026" style="position:absolute;margin-left:0;margin-top:.8pt;width:390pt;height:563.7pt;z-index:251670528;mso-position-horizontal:center;mso-position-horizontal-relative:margin;mso-width-relative:margin;mso-height-relative:margin" coordsize="52603,738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7848;width:44755;height:73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">
                  <v:imagedata r:id="rId9" o:title="10185_IOM_07_2018_50FFFC - 1-1" croptop="5470f" cropbottom="5258f" cropleft="19871f" cropright="2209f"/>
                </v:shape>
                <v:shape id="Picture 2" o:spid="_x0000_s1028" type="#_x0000_t75" style="position:absolute;width:7912;height:73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">
                  <v:imagedata r:id="rId9" o:title="10185_IOM_07_2018_50FFFC - 1-1" croptop="5470f" cropbottom="5258f" cropleft="8608f" cropright="49237f"/>
                </v:shape>
                <w10:wrap type="square" anchorx="margin"/>
              </v:group>
            </w:pict>
          </mc:Fallback>
        </mc:AlternateContent>
      </w:r>
    </w:p>
    <w:p w14:paraId="7880DF20" w14:textId="58912C76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7C84A7D" w14:textId="3825050C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7805032" w14:textId="2A7709F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E9E8D1D" w14:textId="7A948111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696D52C5" w14:textId="558F443C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6FF435B0" w14:textId="6FACCEC1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DF76E66" w14:textId="57BB8ECF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4F3813B6" w14:textId="6E56FB0D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23364C6" w14:textId="7095ED24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ECAA049" w14:textId="14313D36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DE1B4E4" w14:textId="77FDE5A6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888C9D4" w14:textId="79706ABF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26805DF" w14:textId="177C1BF4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49370CD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69979D7C" w14:textId="48185A92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E0B8129" w14:textId="13458088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2120622" w14:textId="72483D79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00BECA7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D2BED68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431EA7D1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5643557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F16E35D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B98112C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85E2CA1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124E549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245FDCAA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B4664FD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04C58F7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E3755EE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29D99AD5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584EF27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C709072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2B00CECD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A8AEDB2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51E9EFC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53433FA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5822B95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F7DB014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FB61653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1CCB431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1A48835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1098065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C7EA38B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84C9126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FB6D530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47FB79D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CEC652D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9883D55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2833B3EB" w14:textId="77777777" w:rsidR="00D55207" w:rsidRPr="00D87DCE" w:rsidRDefault="00D55207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6B48A15" w14:textId="51ACB4BE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  <w:r w:rsidRPr="00D87DCE">
        <w:rPr>
          <w:noProof/>
          <w:lang w:val="en-150"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21C40D19" wp14:editId="14A45BD4">
                <wp:simplePos x="0" y="0"/>
                <wp:positionH relativeFrom="page">
                  <wp:align>center</wp:align>
                </wp:positionH>
                <wp:positionV relativeFrom="paragraph">
                  <wp:posOffset>8626</wp:posOffset>
                </wp:positionV>
                <wp:extent cx="5043805" cy="5175250"/>
                <wp:effectExtent l="0" t="0" r="4445" b="6350"/>
                <wp:wrapSquare wrapText="bothSides"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3805" cy="5175849"/>
                          <a:chOff x="0" y="0"/>
                          <a:chExt cx="5044065" cy="5061585"/>
                        </a:xfrm>
                      </wpg:grpSpPr>
                      <pic:pic xmlns:pic="http://schemas.openxmlformats.org/drawingml/2006/picture">
                        <pic:nvPicPr>
                          <pic:cNvPr id="3" name="Picture 3" descr="C:\Users\gaitanos\Desktop\10185_IOM_07_2018_50FFFC - 2-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785" t="8305" r="4166" b="39422"/>
                          <a:stretch/>
                        </pic:blipFill>
                        <pic:spPr bwMode="auto">
                          <a:xfrm>
                            <a:off x="1141355" y="0"/>
                            <a:ext cx="3902710" cy="5061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9" descr="C:\Users\gaitanos\Desktop\10185_IOM_07_2018_50FFFC - 2-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57" t="8305" r="69605" b="39422"/>
                          <a:stretch/>
                        </pic:blipFill>
                        <pic:spPr bwMode="auto">
                          <a:xfrm>
                            <a:off x="0" y="0"/>
                            <a:ext cx="1144905" cy="5061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1D9B98" id="Group 10" o:spid="_x0000_s1026" style="position:absolute;margin-left:0;margin-top:.7pt;width:397.15pt;height:407.5pt;z-index:251672576;mso-position-horizontal:center;mso-position-horizontal-relative:page;mso-height-relative:margin" coordsize="50440,506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">
                <v:shape id="Picture 3" o:spid="_x0000_s1027" type="#_x0000_t75" style="position:absolute;left:11413;width:39027;height:50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">
                  <v:imagedata r:id="rId11" o:title="10185_IOM_07_2018_50FFFC - 2-1" croptop="5443f" cropbottom="25836f" cropleft="25418f" cropright="2730f"/>
                </v:shape>
                <v:shape id="Picture 9" o:spid="_x0000_s1028" type="#_x0000_t75" style="position:absolute;width:11449;height:50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">
                  <v:imagedata r:id="rId11" o:title="10185_IOM_07_2018_50FFFC - 2-1" croptop="5443f" cropbottom="25836f" cropleft="8950f" cropright="45616f"/>
                </v:shape>
                <w10:wrap type="square" anchorx="page"/>
              </v:group>
            </w:pict>
          </mc:Fallback>
        </mc:AlternateContent>
      </w:r>
    </w:p>
    <w:p w14:paraId="4B694679" w14:textId="20C1800D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A5A425F" w14:textId="33B11393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2B48B8CF" w14:textId="1FE69ED7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6D685613" w14:textId="56BB0B0A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60A36D73" w14:textId="78AAC76A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4AB12A43" w14:textId="09AF36D1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21D6A7AD" w14:textId="42EB50B8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8847783" w14:textId="6CE9C02B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E7E1AD2" w14:textId="26D7C507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EAE761C" w14:textId="45F5DE79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4649AAF" w14:textId="228ECD12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B5DE66E" w14:textId="3C5E0152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D658E30" w14:textId="3C0CBAC1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4F654691" w14:textId="7B511B50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191C8D1" w14:textId="00D1E467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F33FB3E" w14:textId="583A395D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4CB780D6" w14:textId="36D65E05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8E1BC35" w14:textId="66FE27A6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3F4408CF" w14:textId="3012D08E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CD7ABE1" w14:textId="58E9BDD7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A24B88D" w14:textId="0DC8ABBA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6670C261" w14:textId="0EDDEBD7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2AD6075" w14:textId="005A620B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266FE516" w14:textId="2DB45376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9F2AF41" w14:textId="6E3A4533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4C7DA7A5" w14:textId="0B9530FF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585681F" w14:textId="19F86407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69221045" w14:textId="5AD71BF4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09584745" w14:textId="1AB2DD90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5AEA9954" w14:textId="7509184F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8F68502" w14:textId="245996BD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BF891A0" w14:textId="29F76D1C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42197AD" w14:textId="67C48CC8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7A59B2B0" w14:textId="5E290891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673C76D8" w14:textId="77777777" w:rsidR="005058AE" w:rsidRPr="00D87DCE" w:rsidRDefault="005058AE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F838234" w14:textId="6289F6B7" w:rsidR="00D74ADD" w:rsidRPr="00D87DCE" w:rsidRDefault="00D74ADD" w:rsidP="00D74AD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  <w:r w:rsidRPr="00D87DCE">
        <w:rPr>
          <w:rFonts w:cs="Arial"/>
          <w:b/>
          <w:snapToGrid w:val="0"/>
          <w:color w:val="000000"/>
          <w:u w:val="single" w:color="000000"/>
          <w:lang w:val="en-150"/>
        </w:rPr>
        <w:t>Unit Specification</w:t>
      </w:r>
    </w:p>
    <w:p w14:paraId="1326C170" w14:textId="77777777" w:rsidR="00D74ADD" w:rsidRPr="00D87DCE" w:rsidRDefault="00D74ADD" w:rsidP="00D74ADD">
      <w:pPr>
        <w:jc w:val="both"/>
        <w:rPr>
          <w:rFonts w:cs="Arial"/>
          <w:snapToGrid w:val="0"/>
          <w:color w:val="000000"/>
          <w:u w:color="000000"/>
          <w:lang w:val="en-150"/>
        </w:rPr>
      </w:pPr>
      <w:r w:rsidRPr="00D87DCE">
        <w:rPr>
          <w:rFonts w:cs="Arial"/>
          <w:snapToGrid w:val="0"/>
          <w:color w:val="000000"/>
          <w:u w:color="000000"/>
          <w:lang w:val="en-150"/>
        </w:rPr>
        <w:t>Unit technical characteristics:</w:t>
      </w:r>
    </w:p>
    <w:p w14:paraId="50D7902C" w14:textId="77777777" w:rsidR="00D74ADD" w:rsidRPr="00D87DCE" w:rsidRDefault="00D74ADD" w:rsidP="00CB3B9A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 w:rsidRPr="00D87DCE">
        <w:rPr>
          <w:rFonts w:cs="Arial"/>
          <w:snapToGrid w:val="0"/>
          <w:color w:val="000000"/>
          <w:u w:color="000000"/>
          <w:lang w:val="en-150"/>
        </w:rPr>
        <w:t>Supply airflow: …. m</w:t>
      </w:r>
      <w:r w:rsidRPr="00D87DCE">
        <w:rPr>
          <w:rFonts w:cs="Arial"/>
          <w:snapToGrid w:val="0"/>
          <w:color w:val="000000"/>
          <w:u w:color="000000"/>
          <w:vertAlign w:val="superscript"/>
          <w:lang w:val="en-150"/>
        </w:rPr>
        <w:t>3</w:t>
      </w:r>
      <w:r w:rsidRPr="00D87DCE">
        <w:rPr>
          <w:rFonts w:cs="Arial"/>
          <w:snapToGrid w:val="0"/>
          <w:color w:val="000000"/>
          <w:u w:color="000000"/>
          <w:lang w:val="en-150"/>
        </w:rPr>
        <w:t xml:space="preserve">/h </w:t>
      </w:r>
    </w:p>
    <w:p w14:paraId="78C2C172" w14:textId="77777777" w:rsidR="00D74ADD" w:rsidRPr="00D87DCE" w:rsidRDefault="00D74ADD" w:rsidP="00CB3B9A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 w:rsidRPr="00D87DCE">
        <w:rPr>
          <w:rFonts w:cs="Arial"/>
          <w:snapToGrid w:val="0"/>
          <w:color w:val="000000"/>
          <w:u w:color="000000"/>
          <w:lang w:val="en-150"/>
        </w:rPr>
        <w:t>Extraction airflow: …. m</w:t>
      </w:r>
      <w:r w:rsidRPr="00D87DCE">
        <w:rPr>
          <w:rFonts w:cs="Arial"/>
          <w:snapToGrid w:val="0"/>
          <w:color w:val="000000"/>
          <w:u w:color="000000"/>
          <w:vertAlign w:val="superscript"/>
          <w:lang w:val="en-150"/>
        </w:rPr>
        <w:t>3</w:t>
      </w:r>
      <w:r w:rsidRPr="00D87DCE">
        <w:rPr>
          <w:rFonts w:cs="Arial"/>
          <w:snapToGrid w:val="0"/>
          <w:color w:val="000000"/>
          <w:u w:color="000000"/>
          <w:lang w:val="en-150"/>
        </w:rPr>
        <w:t>/h</w:t>
      </w:r>
    </w:p>
    <w:p w14:paraId="62842DF8" w14:textId="77777777" w:rsidR="00D74ADD" w:rsidRPr="00D87DCE" w:rsidRDefault="00D74ADD" w:rsidP="00CB3B9A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 w:rsidRPr="00D87DCE">
        <w:rPr>
          <w:rFonts w:cs="Arial"/>
          <w:snapToGrid w:val="0"/>
          <w:color w:val="000000"/>
          <w:u w:color="000000"/>
          <w:lang w:val="en-150"/>
        </w:rPr>
        <w:t>External static pressure, supply airflow: …. Pa</w:t>
      </w:r>
    </w:p>
    <w:p w14:paraId="03E4712B" w14:textId="77777777" w:rsidR="00D74ADD" w:rsidRPr="00D87DCE" w:rsidRDefault="00D74ADD" w:rsidP="00CB3B9A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 w:rsidRPr="00D87DCE">
        <w:rPr>
          <w:rFonts w:cs="Arial"/>
          <w:snapToGrid w:val="0"/>
          <w:color w:val="000000"/>
          <w:u w:color="000000"/>
          <w:lang w:val="en-150"/>
        </w:rPr>
        <w:t>External static pressure, extraction airflow: …. Pa</w:t>
      </w:r>
    </w:p>
    <w:p w14:paraId="6DD62B93" w14:textId="77777777" w:rsidR="00D74ADD" w:rsidRPr="00D87DCE" w:rsidRDefault="00D74ADD" w:rsidP="00CB3B9A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 w:rsidRPr="00D87DCE">
        <w:rPr>
          <w:rFonts w:cs="Arial"/>
          <w:snapToGrid w:val="0"/>
          <w:color w:val="000000"/>
          <w:u w:color="000000"/>
          <w:lang w:val="en-150"/>
        </w:rPr>
        <w:t>Cooling Coil Capacity: …. kW</w:t>
      </w:r>
    </w:p>
    <w:p w14:paraId="4C52A601" w14:textId="77777777" w:rsidR="00D74ADD" w:rsidRPr="00D87DCE" w:rsidRDefault="00D74ADD" w:rsidP="00CB3B9A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 w:rsidRPr="00D87DCE">
        <w:rPr>
          <w:rFonts w:cs="Arial"/>
          <w:snapToGrid w:val="0"/>
          <w:color w:val="000000"/>
          <w:u w:color="000000"/>
          <w:lang w:val="en-150"/>
        </w:rPr>
        <w:t>Maximum coil velocity: …. m/s</w:t>
      </w:r>
    </w:p>
    <w:p w14:paraId="197102C2" w14:textId="77777777" w:rsidR="00D74ADD" w:rsidRPr="00D87DCE" w:rsidRDefault="00D74ADD" w:rsidP="00CF07F4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1F69082A" w14:textId="589CFBB4" w:rsidR="00CF07F4" w:rsidRPr="00D87DCE" w:rsidRDefault="00CF07F4" w:rsidP="00CF07F4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  <w:r w:rsidRPr="00D87DCE">
        <w:rPr>
          <w:rFonts w:cs="Arial"/>
          <w:b/>
          <w:snapToGrid w:val="0"/>
          <w:color w:val="000000"/>
          <w:u w:val="single" w:color="000000"/>
          <w:lang w:val="en-150"/>
        </w:rPr>
        <w:t>Component Description</w:t>
      </w:r>
    </w:p>
    <w:p w14:paraId="35D624AA" w14:textId="5DF09A1A" w:rsidR="00CF07F4" w:rsidRPr="00D87DCE" w:rsidRDefault="00CF07F4" w:rsidP="00CF07F4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Casing</w:t>
      </w:r>
    </w:p>
    <w:p w14:paraId="7254CD74" w14:textId="1723D50E" w:rsidR="00CF07F4" w:rsidRPr="00D87DCE" w:rsidRDefault="00D50D20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Unit to have double wall panels. </w:t>
      </w:r>
      <w:r w:rsidR="00CF07F4" w:rsidRPr="00D87DCE">
        <w:rPr>
          <w:rFonts w:cs="Arial"/>
          <w:snapToGrid w:val="0"/>
          <w:color w:val="000000"/>
          <w:lang w:val="en-150"/>
        </w:rPr>
        <w:t>Casing to be made of galvanised steel metal sheets pre</w:t>
      </w:r>
      <w:r w:rsidR="00411542" w:rsidRPr="00D87DCE">
        <w:rPr>
          <w:rFonts w:cs="Arial"/>
          <w:snapToGrid w:val="0"/>
          <w:color w:val="000000"/>
          <w:lang w:val="en-150"/>
        </w:rPr>
        <w:t>-</w:t>
      </w:r>
      <w:r w:rsidR="00CF07F4" w:rsidRPr="00D87DCE">
        <w:rPr>
          <w:rFonts w:cs="Arial"/>
          <w:snapToGrid w:val="0"/>
          <w:color w:val="000000"/>
          <w:lang w:val="en-150"/>
        </w:rPr>
        <w:t>coated with white-colour</w:t>
      </w:r>
      <w:r w:rsidR="0077563E" w:rsidRPr="00D87DCE">
        <w:rPr>
          <w:rFonts w:cs="Arial"/>
          <w:snapToGrid w:val="0"/>
          <w:color w:val="000000"/>
          <w:lang w:val="en-150"/>
        </w:rPr>
        <w:br/>
      </w:r>
      <w:r w:rsidR="00CF07F4" w:rsidRPr="00D87DCE">
        <w:rPr>
          <w:rFonts w:cs="Arial"/>
          <w:snapToGrid w:val="0"/>
          <w:color w:val="000000"/>
          <w:lang w:val="en-150"/>
        </w:rPr>
        <w:t xml:space="preserve">(RAL 7035) polyester paint. Rooftop frame should be self-supporting </w:t>
      </w:r>
      <w:r w:rsidR="004547CF" w:rsidRPr="00D87DCE">
        <w:rPr>
          <w:rFonts w:cs="Arial"/>
          <w:snapToGrid w:val="0"/>
          <w:color w:val="000000"/>
          <w:lang w:val="en-150"/>
        </w:rPr>
        <w:t>(</w:t>
      </w:r>
      <w:r w:rsidR="00CF07F4" w:rsidRPr="00D87DCE">
        <w:rPr>
          <w:rFonts w:cs="Arial"/>
          <w:snapToGrid w:val="0"/>
          <w:color w:val="000000"/>
          <w:lang w:val="en-150"/>
        </w:rPr>
        <w:t xml:space="preserve">i.e. able to bear </w:t>
      </w:r>
      <w:r w:rsidR="004547CF" w:rsidRPr="00D87DCE">
        <w:rPr>
          <w:rFonts w:cs="Arial"/>
          <w:snapToGrid w:val="0"/>
          <w:color w:val="000000"/>
          <w:lang w:val="en-150"/>
        </w:rPr>
        <w:t>unit weight</w:t>
      </w:r>
      <w:r w:rsidR="00CF07F4" w:rsidRPr="00D87DCE">
        <w:rPr>
          <w:rFonts w:cs="Arial"/>
          <w:snapToGrid w:val="0"/>
          <w:color w:val="000000"/>
          <w:lang w:val="en-150"/>
        </w:rPr>
        <w:t xml:space="preserve"> with no</w:t>
      </w:r>
      <w:r w:rsidR="004547CF" w:rsidRPr="00D87DCE">
        <w:rPr>
          <w:rFonts w:cs="Arial"/>
          <w:snapToGrid w:val="0"/>
          <w:color w:val="000000"/>
          <w:lang w:val="en-150"/>
        </w:rPr>
        <w:t xml:space="preserve"> </w:t>
      </w:r>
      <w:r w:rsidR="00CF07F4" w:rsidRPr="00D87DCE">
        <w:rPr>
          <w:rFonts w:cs="Arial"/>
          <w:snapToGrid w:val="0"/>
          <w:color w:val="000000"/>
          <w:lang w:val="en-150"/>
        </w:rPr>
        <w:t>plastic deformation</w:t>
      </w:r>
      <w:r w:rsidR="004547CF" w:rsidRPr="00D87DCE">
        <w:rPr>
          <w:rFonts w:cs="Arial"/>
          <w:snapToGrid w:val="0"/>
          <w:color w:val="000000"/>
          <w:lang w:val="en-150"/>
        </w:rPr>
        <w:t>)</w:t>
      </w:r>
      <w:r w:rsidR="00CF07F4" w:rsidRPr="00D87DCE">
        <w:rPr>
          <w:rFonts w:cs="Arial"/>
          <w:snapToGrid w:val="0"/>
          <w:color w:val="000000"/>
          <w:lang w:val="en-150"/>
        </w:rPr>
        <w:t xml:space="preserve">. For ease of transportation, </w:t>
      </w:r>
      <w:r w:rsidR="00743433" w:rsidRPr="00D87DCE">
        <w:rPr>
          <w:rFonts w:cs="Arial"/>
          <w:snapToGrid w:val="0"/>
          <w:color w:val="000000"/>
          <w:lang w:val="en-150"/>
        </w:rPr>
        <w:t>units</w:t>
      </w:r>
      <w:r w:rsidR="00CF07F4" w:rsidRPr="00D87DCE">
        <w:rPr>
          <w:rFonts w:cs="Arial"/>
          <w:snapToGrid w:val="0"/>
          <w:color w:val="000000"/>
          <w:lang w:val="en-150"/>
        </w:rPr>
        <w:t xml:space="preserve"> should be able to</w:t>
      </w:r>
      <w:r w:rsidR="00D3640F" w:rsidRPr="00D87DCE">
        <w:rPr>
          <w:rFonts w:cs="Arial"/>
          <w:snapToGrid w:val="0"/>
          <w:color w:val="000000"/>
          <w:lang w:val="en-150"/>
        </w:rPr>
        <w:t xml:space="preserve"> be stacked in groups of two (2) without </w:t>
      </w:r>
      <w:r w:rsidR="00411542" w:rsidRPr="00D87DCE">
        <w:rPr>
          <w:rFonts w:cs="Arial"/>
          <w:snapToGrid w:val="0"/>
          <w:color w:val="000000"/>
          <w:lang w:val="en-150"/>
        </w:rPr>
        <w:t>the need to be supported by a wooden pallet. Panels should be removable to ensure ease of access to all unit components.</w:t>
      </w:r>
      <w:r w:rsidRPr="00D87DCE">
        <w:rPr>
          <w:rFonts w:cs="Arial"/>
          <w:snapToGrid w:val="0"/>
          <w:color w:val="000000"/>
          <w:lang w:val="en-150"/>
        </w:rPr>
        <w:t xml:space="preserve"> </w:t>
      </w:r>
      <w:r w:rsidR="004D4079">
        <w:rPr>
          <w:rFonts w:cs="Arial"/>
          <w:snapToGrid w:val="0"/>
          <w:color w:val="000000"/>
          <w:lang w:val="en-150"/>
        </w:rPr>
        <w:br/>
      </w:r>
      <w:r w:rsidRPr="00D87DCE">
        <w:rPr>
          <w:rFonts w:cs="Arial"/>
          <w:snapToGrid w:val="0"/>
          <w:color w:val="000000"/>
          <w:lang w:val="en-150"/>
        </w:rPr>
        <w:lastRenderedPageBreak/>
        <w:t>Unit should be thermally and acoustically insulated with</w:t>
      </w:r>
      <w:r w:rsidR="00743433" w:rsidRPr="00D87DCE">
        <w:rPr>
          <w:rFonts w:cs="Arial"/>
          <w:snapToGrid w:val="0"/>
          <w:color w:val="000000"/>
          <w:lang w:val="en-150"/>
        </w:rPr>
        <w:t xml:space="preserve"> ceramic fibre insulation and</w:t>
      </w:r>
      <w:r w:rsidRPr="00D87DCE">
        <w:rPr>
          <w:rFonts w:cs="Arial"/>
          <w:snapToGrid w:val="0"/>
          <w:color w:val="000000"/>
          <w:lang w:val="en-150"/>
        </w:rPr>
        <w:t xml:space="preserve"> a minimum Euroclass fire classification</w:t>
      </w:r>
      <w:r w:rsidR="004D4079">
        <w:rPr>
          <w:rFonts w:cs="Arial"/>
          <w:snapToGrid w:val="0"/>
          <w:color w:val="000000"/>
          <w:lang w:val="en-US"/>
        </w:rPr>
        <w:t xml:space="preserve"> </w:t>
      </w:r>
      <w:r w:rsidRPr="00D87DCE">
        <w:rPr>
          <w:rFonts w:cs="Arial"/>
          <w:snapToGrid w:val="0"/>
          <w:color w:val="000000"/>
          <w:lang w:val="en-150"/>
        </w:rPr>
        <w:t>of</w:t>
      </w:r>
      <w:r w:rsidR="004D4079">
        <w:rPr>
          <w:rFonts w:cs="Arial"/>
          <w:snapToGrid w:val="0"/>
          <w:color w:val="000000"/>
          <w:lang w:val="en-US"/>
        </w:rPr>
        <w:t xml:space="preserve"> </w:t>
      </w:r>
      <w:r w:rsidRPr="00D87DCE">
        <w:rPr>
          <w:rFonts w:cs="Arial"/>
          <w:snapToGrid w:val="0"/>
          <w:color w:val="000000"/>
          <w:lang w:val="en-150"/>
        </w:rPr>
        <w:t>A2-s1, d0(M0).</w:t>
      </w:r>
    </w:p>
    <w:p w14:paraId="6B932CC0" w14:textId="0828A628" w:rsidR="00EB68F0" w:rsidRPr="00D87DCE" w:rsidRDefault="00EB68F0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7E068403" w14:textId="592D1F05" w:rsidR="00EB68F0" w:rsidRPr="00D87DCE" w:rsidRDefault="0076699D" w:rsidP="00EB68F0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Internal</w:t>
      </w:r>
      <w:r w:rsidR="00EB68F0" w:rsidRPr="00D87DCE">
        <w:rPr>
          <w:rFonts w:cs="Arial"/>
          <w:i/>
          <w:snapToGrid w:val="0"/>
          <w:color w:val="000000"/>
          <w:lang w:val="en-150"/>
        </w:rPr>
        <w:t xml:space="preserve"> Unit</w:t>
      </w:r>
      <w:r w:rsidRPr="00D87DCE">
        <w:rPr>
          <w:rFonts w:cs="Arial"/>
          <w:i/>
          <w:snapToGrid w:val="0"/>
          <w:color w:val="000000"/>
          <w:lang w:val="en-150"/>
        </w:rPr>
        <w:t xml:space="preserve"> Section</w:t>
      </w:r>
    </w:p>
    <w:p w14:paraId="060C5B32" w14:textId="4AF5FC9E" w:rsidR="00EB68F0" w:rsidRPr="00D87DCE" w:rsidRDefault="00EB68F0" w:rsidP="00EB68F0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Supply air flow side to be equipped with:</w:t>
      </w:r>
    </w:p>
    <w:p w14:paraId="59E92991" w14:textId="75992A7A" w:rsidR="00EB68F0" w:rsidRPr="00D87DCE" w:rsidRDefault="00EB68F0" w:rsidP="00CB3B9A">
      <w:pPr>
        <w:pStyle w:val="ListParagraph"/>
        <w:widowControl w:val="0"/>
        <w:numPr>
          <w:ilvl w:val="0"/>
          <w:numId w:val="8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Condensate drain pan for corrosion-protection.</w:t>
      </w:r>
    </w:p>
    <w:p w14:paraId="0FFF7B64" w14:textId="2812371B" w:rsidR="00EB68F0" w:rsidRPr="00D87DCE" w:rsidRDefault="00511E7C" w:rsidP="00CB3B9A">
      <w:pPr>
        <w:pStyle w:val="ListParagraph"/>
        <w:widowControl w:val="0"/>
        <w:numPr>
          <w:ilvl w:val="0"/>
          <w:numId w:val="8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Option to include r</w:t>
      </w:r>
      <w:r w:rsidR="00EB68F0" w:rsidRPr="00D87DCE">
        <w:rPr>
          <w:rFonts w:cs="Arial"/>
          <w:snapToGrid w:val="0"/>
          <w:color w:val="000000"/>
          <w:lang w:val="en-150"/>
        </w:rPr>
        <w:t>oom overpressure management</w:t>
      </w:r>
      <w:r w:rsidRPr="00D87DCE">
        <w:rPr>
          <w:rFonts w:cs="Arial"/>
          <w:snapToGrid w:val="0"/>
          <w:color w:val="000000"/>
          <w:lang w:val="en-150"/>
        </w:rPr>
        <w:t>. In installations with different supply and return air flows the fresh and exhaust air damper will be managed independently to prevent the entry of outdoor air and/or eliminate indoor odours.</w:t>
      </w:r>
    </w:p>
    <w:p w14:paraId="5DD8CD2A" w14:textId="7AC0AE4D" w:rsidR="00511E7C" w:rsidRPr="00D87DCE" w:rsidRDefault="00511E7C" w:rsidP="00CB3B9A">
      <w:pPr>
        <w:pStyle w:val="ListParagraph"/>
        <w:widowControl w:val="0"/>
        <w:numPr>
          <w:ilvl w:val="0"/>
          <w:numId w:val="8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Filter fouling to be monitored with differential pressure switches.</w:t>
      </w:r>
    </w:p>
    <w:p w14:paraId="3513C035" w14:textId="77777777" w:rsidR="00EB68F0" w:rsidRPr="00D87DCE" w:rsidRDefault="00EB68F0" w:rsidP="00EB68F0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5B036A23" w14:textId="322B842C" w:rsidR="00EB68F0" w:rsidRPr="00D87DCE" w:rsidRDefault="00EB68F0" w:rsidP="00EB68F0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Outdoor Unit</w:t>
      </w:r>
      <w:r w:rsidR="0057718F" w:rsidRPr="00D87DCE">
        <w:rPr>
          <w:rFonts w:cs="Arial"/>
          <w:i/>
          <w:snapToGrid w:val="0"/>
          <w:color w:val="000000"/>
          <w:lang w:val="en-150"/>
        </w:rPr>
        <w:t xml:space="preserve"> Section</w:t>
      </w:r>
    </w:p>
    <w:p w14:paraId="7A8FF728" w14:textId="0551DBE2" w:rsidR="00511E7C" w:rsidRPr="00D87DCE" w:rsidRDefault="00511E7C" w:rsidP="00511E7C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Unit to be equipped with:</w:t>
      </w:r>
    </w:p>
    <w:p w14:paraId="306D2E11" w14:textId="539D5088" w:rsidR="00511E7C" w:rsidRPr="00D87DCE" w:rsidRDefault="00511E7C" w:rsidP="00CB3B9A">
      <w:pPr>
        <w:pStyle w:val="ListParagraph"/>
        <w:widowControl w:val="0"/>
        <w:numPr>
          <w:ilvl w:val="0"/>
          <w:numId w:val="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Outdoor coil protection grid.</w:t>
      </w:r>
    </w:p>
    <w:p w14:paraId="552741E1" w14:textId="5D2AB7CE" w:rsidR="00511E7C" w:rsidRPr="00D87DCE" w:rsidRDefault="00511E7C" w:rsidP="00CB3B9A">
      <w:pPr>
        <w:pStyle w:val="ListParagraph"/>
        <w:widowControl w:val="0"/>
        <w:numPr>
          <w:ilvl w:val="0"/>
          <w:numId w:val="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Droplet eliminator at fresh air intake.</w:t>
      </w:r>
    </w:p>
    <w:p w14:paraId="1A7B0F4C" w14:textId="3784643E" w:rsidR="00EB68F0" w:rsidRPr="00D87DCE" w:rsidRDefault="00511E7C" w:rsidP="00CB3B9A">
      <w:pPr>
        <w:pStyle w:val="ListParagraph"/>
        <w:widowControl w:val="0"/>
        <w:numPr>
          <w:ilvl w:val="0"/>
          <w:numId w:val="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Unit to be mounted on anti-vibration rubber mounts.</w:t>
      </w:r>
    </w:p>
    <w:p w14:paraId="07D9D6B7" w14:textId="77777777" w:rsidR="00EB68F0" w:rsidRPr="00D87DCE" w:rsidRDefault="00EB68F0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57BE1158" w14:textId="5BB42914" w:rsidR="00007576" w:rsidRPr="00D87DCE" w:rsidRDefault="00007576" w:rsidP="00CF07F4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Filters</w:t>
      </w:r>
    </w:p>
    <w:p w14:paraId="2998D4A9" w14:textId="756F88B8" w:rsidR="00007576" w:rsidRPr="00D87DCE" w:rsidRDefault="00CF10E2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The following </w:t>
      </w:r>
      <w:r w:rsidR="00A02B82" w:rsidRPr="00D87DCE">
        <w:rPr>
          <w:rFonts w:cs="Arial"/>
          <w:snapToGrid w:val="0"/>
          <w:color w:val="000000"/>
          <w:lang w:val="en-150"/>
        </w:rPr>
        <w:t>filter options should be available:</w:t>
      </w:r>
    </w:p>
    <w:p w14:paraId="59271F77" w14:textId="7CFC728B" w:rsidR="00CF10E2" w:rsidRPr="00D87DCE" w:rsidRDefault="00A02B82" w:rsidP="00CB3B9A">
      <w:pPr>
        <w:pStyle w:val="ListParagraph"/>
        <w:widowControl w:val="0"/>
        <w:numPr>
          <w:ilvl w:val="0"/>
          <w:numId w:val="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Low pressure drop G4 filters.</w:t>
      </w:r>
    </w:p>
    <w:p w14:paraId="7BC32AC4" w14:textId="762F13F3" w:rsidR="00A02B82" w:rsidRPr="00D87DCE" w:rsidRDefault="00A02B82" w:rsidP="00CB3B9A">
      <w:pPr>
        <w:pStyle w:val="ListParagraph"/>
        <w:widowControl w:val="0"/>
        <w:numPr>
          <w:ilvl w:val="0"/>
          <w:numId w:val="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Folded filters: G4 + M6, F7 and F9.</w:t>
      </w:r>
    </w:p>
    <w:p w14:paraId="071D3709" w14:textId="0B63C704" w:rsidR="00A02B82" w:rsidRPr="00D87DCE" w:rsidRDefault="00A02B82" w:rsidP="00CB3B9A">
      <w:pPr>
        <w:pStyle w:val="ListParagraph"/>
        <w:widowControl w:val="0"/>
        <w:numPr>
          <w:ilvl w:val="0"/>
          <w:numId w:val="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Low pressure drop folded filters: G4 + F7 and F9. </w:t>
      </w:r>
    </w:p>
    <w:p w14:paraId="62FD764A" w14:textId="4F8DBBA0" w:rsidR="00A02B82" w:rsidRPr="00D87DCE" w:rsidRDefault="00A02B82" w:rsidP="00CB3B9A">
      <w:pPr>
        <w:pStyle w:val="ListParagraph"/>
        <w:widowControl w:val="0"/>
        <w:numPr>
          <w:ilvl w:val="0"/>
          <w:numId w:val="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Double stage folded filters: M6 + F7, M6 + F9, F7 + F9 and F9 + F9.</w:t>
      </w:r>
    </w:p>
    <w:p w14:paraId="08617057" w14:textId="77777777" w:rsidR="00CF10E2" w:rsidRPr="00D87DCE" w:rsidRDefault="00CF10E2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2223641D" w14:textId="77777777" w:rsidR="00980A35" w:rsidRPr="00D87DCE" w:rsidRDefault="00FA240F" w:rsidP="00CF07F4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Coolin</w:t>
      </w:r>
      <w:r w:rsidR="003A3246" w:rsidRPr="00D87DCE">
        <w:rPr>
          <w:rFonts w:cs="Arial"/>
          <w:i/>
          <w:snapToGrid w:val="0"/>
          <w:color w:val="000000"/>
          <w:lang w:val="en-150"/>
        </w:rPr>
        <w:t>g Circuit</w:t>
      </w:r>
    </w:p>
    <w:p w14:paraId="25C227A6" w14:textId="720EEF8D" w:rsidR="00F10D81" w:rsidRPr="00D87DCE" w:rsidRDefault="003C73AF" w:rsidP="00F10D81">
      <w:pPr>
        <w:widowControl w:val="0"/>
        <w:spacing w:line="0" w:lineRule="atLeast"/>
        <w:jc w:val="both"/>
        <w:rPr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Cooling circuit to feature </w:t>
      </w:r>
      <w:r w:rsidR="00562973" w:rsidRPr="00D87DCE">
        <w:rPr>
          <w:rFonts w:cs="Arial"/>
          <w:snapToGrid w:val="0"/>
          <w:color w:val="000000"/>
          <w:lang w:val="en-150"/>
        </w:rPr>
        <w:t>R-410A h</w:t>
      </w:r>
      <w:r w:rsidR="00222EE9" w:rsidRPr="00D87DCE">
        <w:rPr>
          <w:rFonts w:cs="Arial"/>
          <w:snapToGrid w:val="0"/>
          <w:color w:val="000000"/>
          <w:lang w:val="en-150"/>
        </w:rPr>
        <w:t>ermetic scroll-type compressors connected in tandem</w:t>
      </w:r>
      <w:r w:rsidRPr="00D87DCE">
        <w:rPr>
          <w:rFonts w:cs="Arial"/>
          <w:snapToGrid w:val="0"/>
          <w:color w:val="000000"/>
          <w:lang w:val="en-150"/>
        </w:rPr>
        <w:t xml:space="preserve"> </w:t>
      </w:r>
      <w:r w:rsidR="00C247A8" w:rsidRPr="00D87DCE">
        <w:rPr>
          <w:rFonts w:cs="Arial"/>
          <w:snapToGrid w:val="0"/>
          <w:color w:val="000000"/>
          <w:lang w:val="en-150"/>
        </w:rPr>
        <w:t>to achieve excellent</w:t>
      </w:r>
      <w:r w:rsidR="00562973" w:rsidRPr="00D87DCE">
        <w:rPr>
          <w:rFonts w:cs="Arial"/>
          <w:snapToGrid w:val="0"/>
          <w:color w:val="000000"/>
          <w:lang w:val="en-150"/>
        </w:rPr>
        <w:br/>
      </w:r>
      <w:r w:rsidR="00C247A8" w:rsidRPr="00D87DCE">
        <w:rPr>
          <w:rFonts w:cs="Arial"/>
          <w:snapToGrid w:val="0"/>
          <w:color w:val="000000"/>
          <w:lang w:val="en-150"/>
        </w:rPr>
        <w:t xml:space="preserve">part-load </w:t>
      </w:r>
      <w:r w:rsidR="00562973" w:rsidRPr="00D87DCE">
        <w:rPr>
          <w:rFonts w:cs="Arial"/>
          <w:snapToGrid w:val="0"/>
          <w:color w:val="000000"/>
          <w:lang w:val="en-150"/>
        </w:rPr>
        <w:t>efficiencies</w:t>
      </w:r>
      <w:r w:rsidR="00C247A8" w:rsidRPr="00D87DCE">
        <w:rPr>
          <w:rFonts w:cs="Arial"/>
          <w:snapToGrid w:val="0"/>
          <w:color w:val="000000"/>
          <w:lang w:val="en-150"/>
        </w:rPr>
        <w:t>.</w:t>
      </w:r>
      <w:r w:rsidR="00562973" w:rsidRPr="00D87DCE">
        <w:rPr>
          <w:rFonts w:cs="Arial"/>
          <w:snapToGrid w:val="0"/>
          <w:color w:val="000000"/>
          <w:lang w:val="en-150"/>
        </w:rPr>
        <w:t xml:space="preserve"> Compressors to be mounted on anti-vi</w:t>
      </w:r>
      <w:r w:rsidR="001379A7" w:rsidRPr="00D87DCE">
        <w:rPr>
          <w:rFonts w:cs="Arial"/>
          <w:snapToGrid w:val="0"/>
          <w:color w:val="000000"/>
          <w:lang w:val="en-150"/>
        </w:rPr>
        <w:t>bration</w:t>
      </w:r>
      <w:r w:rsidR="00BC139C" w:rsidRPr="00D87DCE">
        <w:rPr>
          <w:rFonts w:cs="Arial"/>
          <w:snapToGrid w:val="0"/>
          <w:color w:val="000000"/>
          <w:lang w:val="en-150"/>
        </w:rPr>
        <w:t xml:space="preserve"> </w:t>
      </w:r>
      <w:r w:rsidR="006F0BB5" w:rsidRPr="00D87DCE">
        <w:rPr>
          <w:rFonts w:cs="Arial"/>
          <w:snapToGrid w:val="0"/>
          <w:color w:val="000000"/>
          <w:lang w:val="en-150"/>
        </w:rPr>
        <w:t xml:space="preserve">pads. </w:t>
      </w:r>
      <w:r w:rsidR="00222EE9" w:rsidRPr="00D87DCE">
        <w:rPr>
          <w:color w:val="000000"/>
          <w:lang w:val="en-150"/>
        </w:rPr>
        <w:t xml:space="preserve">Electronic expansion valves </w:t>
      </w:r>
      <w:r w:rsidRPr="00D87DCE">
        <w:rPr>
          <w:color w:val="000000"/>
          <w:lang w:val="en-150"/>
        </w:rPr>
        <w:t>to</w:t>
      </w:r>
      <w:r w:rsidR="00222EE9" w:rsidRPr="00D87DCE">
        <w:rPr>
          <w:color w:val="000000"/>
          <w:lang w:val="en-150"/>
        </w:rPr>
        <w:t xml:space="preserve"> be used for performance and safety. </w:t>
      </w:r>
      <w:r w:rsidRPr="00D87DCE">
        <w:rPr>
          <w:color w:val="000000"/>
          <w:lang w:val="en-150"/>
        </w:rPr>
        <w:t>An electric</w:t>
      </w:r>
      <w:r w:rsidR="00222EE9" w:rsidRPr="00D87DCE">
        <w:rPr>
          <w:color w:val="000000"/>
          <w:lang w:val="en-150"/>
        </w:rPr>
        <w:t xml:space="preserve"> crankcase heater shall </w:t>
      </w:r>
      <w:r w:rsidR="006F0BB5" w:rsidRPr="00D87DCE">
        <w:rPr>
          <w:color w:val="000000"/>
          <w:lang w:val="en-150"/>
        </w:rPr>
        <w:t xml:space="preserve">also be fitted </w:t>
      </w:r>
      <w:r w:rsidR="00222EE9" w:rsidRPr="00D87DCE">
        <w:rPr>
          <w:color w:val="000000"/>
          <w:lang w:val="en-150"/>
        </w:rPr>
        <w:t>on each compressor</w:t>
      </w:r>
      <w:r w:rsidR="00F10D81" w:rsidRPr="00D87DCE">
        <w:rPr>
          <w:color w:val="000000"/>
          <w:lang w:val="en-150"/>
        </w:rPr>
        <w:t>. Each cooling circuit to be equipped with a</w:t>
      </w:r>
      <w:r w:rsidR="00222EE9" w:rsidRPr="00D87DCE">
        <w:rPr>
          <w:color w:val="000000"/>
          <w:lang w:val="en-150"/>
        </w:rPr>
        <w:t>n oil sight glass, filter drier, pressure and temperature sensors</w:t>
      </w:r>
      <w:r w:rsidR="00B8787B" w:rsidRPr="00D87DCE">
        <w:rPr>
          <w:color w:val="000000"/>
          <w:lang w:val="en-150"/>
        </w:rPr>
        <w:t xml:space="preserve"> and </w:t>
      </w:r>
      <w:r w:rsidR="00C706DE" w:rsidRPr="00D87DCE">
        <w:rPr>
          <w:color w:val="000000"/>
          <w:lang w:val="en-150"/>
        </w:rPr>
        <w:t>high-pressure</w:t>
      </w:r>
      <w:r w:rsidR="00222EE9" w:rsidRPr="00D87DCE">
        <w:rPr>
          <w:color w:val="000000"/>
          <w:lang w:val="en-150"/>
        </w:rPr>
        <w:t xml:space="preserve"> switch</w:t>
      </w:r>
      <w:r w:rsidR="00B8787B" w:rsidRPr="00D87DCE">
        <w:rPr>
          <w:color w:val="000000"/>
          <w:lang w:val="en-150"/>
        </w:rPr>
        <w:t xml:space="preserve">. </w:t>
      </w:r>
      <w:r w:rsidR="00C706DE" w:rsidRPr="00D87DCE">
        <w:rPr>
          <w:color w:val="000000"/>
          <w:lang w:val="en-150"/>
        </w:rPr>
        <w:t>Four-way cycle reversing valve to be fitted on reversible heat pump units.</w:t>
      </w:r>
    </w:p>
    <w:p w14:paraId="4D81BC9E" w14:textId="77777777" w:rsidR="00222EE9" w:rsidRPr="00D87DCE" w:rsidRDefault="00222EE9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0B0EF6F1" w14:textId="6320E77A" w:rsidR="001450DD" w:rsidRPr="00D87DCE" w:rsidRDefault="001450DD" w:rsidP="00CF07F4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Heating Elements</w:t>
      </w:r>
    </w:p>
    <w:p w14:paraId="005D30C1" w14:textId="69F38BE0" w:rsidR="001457E6" w:rsidRPr="00D87DCE" w:rsidRDefault="001457E6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Unit should be able to incorporate</w:t>
      </w:r>
      <w:r w:rsidR="005B26E0" w:rsidRPr="00D87DCE">
        <w:rPr>
          <w:rFonts w:cs="Arial"/>
          <w:snapToGrid w:val="0"/>
          <w:color w:val="000000"/>
          <w:lang w:val="en-150"/>
        </w:rPr>
        <w:t xml:space="preserve"> </w:t>
      </w:r>
      <w:r w:rsidR="00485C3B" w:rsidRPr="00D87DCE">
        <w:rPr>
          <w:rFonts w:cs="Arial"/>
          <w:snapToGrid w:val="0"/>
          <w:color w:val="000000"/>
          <w:lang w:val="en-150"/>
        </w:rPr>
        <w:t xml:space="preserve">one of </w:t>
      </w:r>
      <w:r w:rsidR="005B26E0" w:rsidRPr="00D87DCE">
        <w:rPr>
          <w:rFonts w:cs="Arial"/>
          <w:snapToGrid w:val="0"/>
          <w:color w:val="000000"/>
          <w:lang w:val="en-150"/>
        </w:rPr>
        <w:t>the following heating elements:</w:t>
      </w:r>
    </w:p>
    <w:p w14:paraId="15C94A33" w14:textId="31B6D2A6" w:rsidR="001457E6" w:rsidRPr="00D87DCE" w:rsidRDefault="00914461" w:rsidP="00CB3B9A">
      <w:pPr>
        <w:pStyle w:val="ListParagraph"/>
        <w:widowControl w:val="0"/>
        <w:numPr>
          <w:ilvl w:val="0"/>
          <w:numId w:val="4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Auxiliary electrical heaters, with two power stages and on/off control, for assembly and connection inside the unit.</w:t>
      </w:r>
      <w:r w:rsidR="00D2513B" w:rsidRPr="00D87DCE">
        <w:rPr>
          <w:rFonts w:cs="Arial"/>
          <w:snapToGrid w:val="0"/>
          <w:color w:val="000000"/>
          <w:lang w:val="en-150"/>
        </w:rPr>
        <w:t xml:space="preserve"> </w:t>
      </w:r>
      <w:r w:rsidR="004C4351" w:rsidRPr="00D87DCE">
        <w:rPr>
          <w:rFonts w:cs="Arial"/>
          <w:snapToGrid w:val="0"/>
          <w:color w:val="000000"/>
          <w:lang w:val="en-150"/>
        </w:rPr>
        <w:t>A minimum of two (2)</w:t>
      </w:r>
      <w:r w:rsidRPr="00D87DCE">
        <w:rPr>
          <w:rFonts w:cs="Arial"/>
          <w:snapToGrid w:val="0"/>
          <w:color w:val="000000"/>
          <w:lang w:val="en-150"/>
        </w:rPr>
        <w:t xml:space="preserve"> total power</w:t>
      </w:r>
      <w:r w:rsidR="004C4351" w:rsidRPr="00D87DCE">
        <w:rPr>
          <w:rFonts w:cs="Arial"/>
          <w:snapToGrid w:val="0"/>
          <w:color w:val="000000"/>
          <w:lang w:val="en-150"/>
        </w:rPr>
        <w:t xml:space="preserve"> options should be</w:t>
      </w:r>
      <w:r w:rsidRPr="00D87DCE">
        <w:rPr>
          <w:rFonts w:cs="Arial"/>
          <w:snapToGrid w:val="0"/>
          <w:color w:val="000000"/>
          <w:lang w:val="en-150"/>
        </w:rPr>
        <w:t xml:space="preserve"> available for each model</w:t>
      </w:r>
      <w:r w:rsidR="004C4351" w:rsidRPr="00D87DCE">
        <w:rPr>
          <w:rFonts w:cs="Arial"/>
          <w:snapToGrid w:val="0"/>
          <w:color w:val="000000"/>
          <w:lang w:val="en-150"/>
        </w:rPr>
        <w:t>.</w:t>
      </w:r>
    </w:p>
    <w:p w14:paraId="306B8EB0" w14:textId="4B4EC7C7" w:rsidR="00914461" w:rsidRPr="00D87DCE" w:rsidRDefault="00914461" w:rsidP="00CB3B9A">
      <w:pPr>
        <w:pStyle w:val="ListParagraph"/>
        <w:widowControl w:val="0"/>
        <w:numPr>
          <w:ilvl w:val="0"/>
          <w:numId w:val="4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Auxiliary hot water coil, with three-way valve and proportional control, for assembly inside the unit.</w:t>
      </w:r>
    </w:p>
    <w:p w14:paraId="294DD3C0" w14:textId="75833929" w:rsidR="00914461" w:rsidRPr="00D87DCE" w:rsidRDefault="00914461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The unit</w:t>
      </w:r>
      <w:r w:rsidR="00752B23" w:rsidRPr="00D87DCE">
        <w:rPr>
          <w:rFonts w:cs="Arial"/>
          <w:snapToGrid w:val="0"/>
          <w:color w:val="000000"/>
          <w:lang w:val="en-150"/>
        </w:rPr>
        <w:t xml:space="preserve"> should</w:t>
      </w:r>
      <w:r w:rsidRPr="00D87DCE">
        <w:rPr>
          <w:rFonts w:cs="Arial"/>
          <w:snapToGrid w:val="0"/>
          <w:color w:val="000000"/>
          <w:lang w:val="en-150"/>
        </w:rPr>
        <w:t xml:space="preserve"> incorporate a freeze protection thermostat</w:t>
      </w:r>
      <w:r w:rsidR="004C4351" w:rsidRPr="00D87DCE">
        <w:rPr>
          <w:rFonts w:cs="Arial"/>
          <w:snapToGrid w:val="0"/>
          <w:color w:val="000000"/>
          <w:lang w:val="en-150"/>
        </w:rPr>
        <w:t>.</w:t>
      </w:r>
    </w:p>
    <w:p w14:paraId="4634C15F" w14:textId="11C95ED2" w:rsidR="004C4351" w:rsidRPr="00D87DCE" w:rsidRDefault="004C4351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Hot water coil to be available in two (2) variants:</w:t>
      </w:r>
    </w:p>
    <w:p w14:paraId="32D75D3C" w14:textId="0A5747A8" w:rsidR="00914461" w:rsidRPr="00D87DCE" w:rsidRDefault="00914461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Standard </w:t>
      </w:r>
      <w:r w:rsidR="004C4351" w:rsidRPr="00D87DCE">
        <w:rPr>
          <w:rFonts w:cs="Arial"/>
          <w:snapToGrid w:val="0"/>
          <w:color w:val="000000"/>
          <w:lang w:val="en-150"/>
        </w:rPr>
        <w:t>variant where</w:t>
      </w:r>
      <w:r w:rsidRPr="00D87DCE">
        <w:rPr>
          <w:rFonts w:cs="Arial"/>
          <w:snapToGrid w:val="0"/>
          <w:color w:val="000000"/>
          <w:lang w:val="en-150"/>
        </w:rPr>
        <w:t xml:space="preserve"> the only safety system is the freeze protection thermostat.</w:t>
      </w:r>
    </w:p>
    <w:p w14:paraId="330C212D" w14:textId="49B96484" w:rsidR="00914461" w:rsidRPr="00D87DCE" w:rsidRDefault="00914461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Very low outdoor temperature </w:t>
      </w:r>
      <w:r w:rsidR="004C4351" w:rsidRPr="00D87DCE">
        <w:rPr>
          <w:rFonts w:cs="Arial"/>
          <w:snapToGrid w:val="0"/>
          <w:color w:val="000000"/>
          <w:lang w:val="en-150"/>
        </w:rPr>
        <w:t>variant</w:t>
      </w:r>
      <w:r w:rsidR="00684633" w:rsidRPr="00D87DCE">
        <w:rPr>
          <w:rFonts w:cs="Arial"/>
          <w:snapToGrid w:val="0"/>
          <w:color w:val="000000"/>
          <w:lang w:val="en-150"/>
        </w:rPr>
        <w:t xml:space="preserve"> </w:t>
      </w:r>
      <w:r w:rsidR="00074E82" w:rsidRPr="00D87DCE">
        <w:rPr>
          <w:rFonts w:cs="Arial"/>
          <w:snapToGrid w:val="0"/>
          <w:color w:val="000000"/>
          <w:lang w:val="en-150"/>
        </w:rPr>
        <w:t>with</w:t>
      </w:r>
      <w:r w:rsidR="004C4351" w:rsidRPr="00D87DCE">
        <w:rPr>
          <w:rFonts w:cs="Arial"/>
          <w:snapToGrid w:val="0"/>
          <w:color w:val="000000"/>
          <w:lang w:val="en-150"/>
        </w:rPr>
        <w:t xml:space="preserve"> </w:t>
      </w:r>
      <w:r w:rsidRPr="00D87DCE">
        <w:rPr>
          <w:rFonts w:cs="Arial"/>
          <w:snapToGrid w:val="0"/>
          <w:color w:val="000000"/>
          <w:lang w:val="en-150"/>
        </w:rPr>
        <w:t>freeze protection technology based on water temperature.</w:t>
      </w:r>
      <w:r w:rsidR="00950C80" w:rsidRPr="00D87DCE">
        <w:rPr>
          <w:rFonts w:cs="Arial"/>
          <w:snapToGrid w:val="0"/>
          <w:color w:val="000000"/>
          <w:lang w:val="en-150"/>
        </w:rPr>
        <w:t xml:space="preserve"> </w:t>
      </w:r>
      <w:r w:rsidRPr="00D87DCE">
        <w:rPr>
          <w:rFonts w:cs="Arial"/>
          <w:snapToGrid w:val="0"/>
          <w:color w:val="000000"/>
          <w:lang w:val="en-150"/>
        </w:rPr>
        <w:t xml:space="preserve">This </w:t>
      </w:r>
      <w:r w:rsidR="00684633" w:rsidRPr="00D87DCE">
        <w:rPr>
          <w:rFonts w:cs="Arial"/>
          <w:snapToGrid w:val="0"/>
          <w:color w:val="000000"/>
          <w:lang w:val="en-150"/>
        </w:rPr>
        <w:t>option</w:t>
      </w:r>
      <w:r w:rsidRPr="00D87DCE">
        <w:rPr>
          <w:rFonts w:cs="Arial"/>
          <w:snapToGrid w:val="0"/>
          <w:color w:val="000000"/>
          <w:lang w:val="en-150"/>
        </w:rPr>
        <w:t xml:space="preserve"> </w:t>
      </w:r>
      <w:r w:rsidR="004C4351" w:rsidRPr="00D87DCE">
        <w:rPr>
          <w:rFonts w:cs="Arial"/>
          <w:snapToGrid w:val="0"/>
          <w:color w:val="000000"/>
          <w:lang w:val="en-150"/>
        </w:rPr>
        <w:t xml:space="preserve">should </w:t>
      </w:r>
      <w:r w:rsidR="00684633" w:rsidRPr="00D87DCE">
        <w:rPr>
          <w:rFonts w:cs="Arial"/>
          <w:snapToGrid w:val="0"/>
          <w:color w:val="000000"/>
          <w:lang w:val="en-150"/>
        </w:rPr>
        <w:t>incorporate</w:t>
      </w:r>
      <w:r w:rsidRPr="00D87DCE">
        <w:rPr>
          <w:rFonts w:cs="Arial"/>
          <w:snapToGrid w:val="0"/>
          <w:color w:val="000000"/>
          <w:lang w:val="en-150"/>
        </w:rPr>
        <w:t xml:space="preserve"> a circulation pump as well as two sensors inserted in </w:t>
      </w:r>
      <w:r w:rsidR="00684633" w:rsidRPr="00D87DCE">
        <w:rPr>
          <w:rFonts w:cs="Arial"/>
          <w:snapToGrid w:val="0"/>
          <w:color w:val="000000"/>
          <w:lang w:val="en-150"/>
        </w:rPr>
        <w:t>coil</w:t>
      </w:r>
      <w:r w:rsidRPr="00D87DCE">
        <w:rPr>
          <w:rFonts w:cs="Arial"/>
          <w:snapToGrid w:val="0"/>
          <w:color w:val="000000"/>
          <w:lang w:val="en-150"/>
        </w:rPr>
        <w:t xml:space="preserve"> input and output.</w:t>
      </w:r>
      <w:r w:rsidR="00950C80" w:rsidRPr="00D87DCE">
        <w:rPr>
          <w:rFonts w:cs="Arial"/>
          <w:snapToGrid w:val="0"/>
          <w:color w:val="000000"/>
          <w:lang w:val="en-150"/>
        </w:rPr>
        <w:t xml:space="preserve"> </w:t>
      </w:r>
      <w:r w:rsidR="004C4351" w:rsidRPr="00D87DCE">
        <w:rPr>
          <w:rFonts w:cs="Arial"/>
          <w:snapToGrid w:val="0"/>
          <w:color w:val="000000"/>
          <w:lang w:val="en-150"/>
        </w:rPr>
        <w:t>For outdoor temperatures lower than -20ºC WB this variant should be selected as standard.</w:t>
      </w:r>
    </w:p>
    <w:p w14:paraId="3D80BA48" w14:textId="209B579C" w:rsidR="00914461" w:rsidRPr="00D87DCE" w:rsidRDefault="00914461" w:rsidP="00CB3B9A">
      <w:pPr>
        <w:pStyle w:val="ListParagraph"/>
        <w:widowControl w:val="0"/>
        <w:numPr>
          <w:ilvl w:val="0"/>
          <w:numId w:val="4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Gas-fired condensing boiler with hot water coil. Natural or propane gas boiler with modulating actuator, in accordance with Gas Directive 2009/142/EC</w:t>
      </w:r>
      <w:r w:rsidR="0051512A" w:rsidRPr="00D87DCE">
        <w:rPr>
          <w:rFonts w:cs="Arial"/>
          <w:snapToGrid w:val="0"/>
          <w:color w:val="000000"/>
          <w:lang w:val="en-150"/>
        </w:rPr>
        <w:t xml:space="preserve"> </w:t>
      </w:r>
      <w:r w:rsidRPr="00D87DCE">
        <w:rPr>
          <w:rFonts w:cs="Arial"/>
          <w:snapToGrid w:val="0"/>
          <w:color w:val="000000"/>
          <w:lang w:val="en-150"/>
        </w:rPr>
        <w:t xml:space="preserve">mounted on </w:t>
      </w:r>
      <w:r w:rsidR="0051512A" w:rsidRPr="00D87DCE">
        <w:rPr>
          <w:rFonts w:cs="Arial"/>
          <w:snapToGrid w:val="0"/>
          <w:color w:val="000000"/>
          <w:lang w:val="en-150"/>
        </w:rPr>
        <w:t>unit side</w:t>
      </w:r>
      <w:r w:rsidRPr="00D87DCE">
        <w:rPr>
          <w:rFonts w:cs="Arial"/>
          <w:snapToGrid w:val="0"/>
          <w:color w:val="000000"/>
          <w:lang w:val="en-150"/>
        </w:rPr>
        <w:t xml:space="preserve">. </w:t>
      </w:r>
    </w:p>
    <w:p w14:paraId="5F649829" w14:textId="0D67B4B4" w:rsidR="003B1A78" w:rsidRPr="00D87DCE" w:rsidRDefault="003273BA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Electronic ignition b</w:t>
      </w:r>
      <w:r w:rsidR="003B1A78" w:rsidRPr="00D87DCE">
        <w:rPr>
          <w:rFonts w:cs="Arial"/>
          <w:snapToGrid w:val="0"/>
          <w:color w:val="000000"/>
          <w:lang w:val="en-150"/>
        </w:rPr>
        <w:t xml:space="preserve">urner </w:t>
      </w:r>
      <w:r w:rsidRPr="00D87DCE">
        <w:rPr>
          <w:rFonts w:cs="Arial"/>
          <w:snapToGrid w:val="0"/>
          <w:color w:val="000000"/>
          <w:lang w:val="en-150"/>
        </w:rPr>
        <w:t>to be equipped with</w:t>
      </w:r>
      <w:r w:rsidR="003B1A78" w:rsidRPr="00D87DCE">
        <w:rPr>
          <w:rFonts w:cs="Arial"/>
          <w:snapToGrid w:val="0"/>
          <w:color w:val="000000"/>
          <w:lang w:val="en-150"/>
        </w:rPr>
        <w:t xml:space="preserve"> premixing and modulation technology that allows </w:t>
      </w:r>
      <w:r w:rsidR="00363904" w:rsidRPr="00D87DCE">
        <w:rPr>
          <w:rFonts w:cs="Arial"/>
          <w:snapToGrid w:val="0"/>
          <w:color w:val="000000"/>
          <w:lang w:val="en-150"/>
        </w:rPr>
        <w:t xml:space="preserve">for </w:t>
      </w:r>
      <w:r w:rsidR="003B1A78" w:rsidRPr="00D87DCE">
        <w:rPr>
          <w:rFonts w:cs="Arial"/>
          <w:snapToGrid w:val="0"/>
          <w:color w:val="000000"/>
          <w:lang w:val="en-150"/>
        </w:rPr>
        <w:t>outputs close to 109%</w:t>
      </w:r>
      <w:r w:rsidRPr="00D87DCE">
        <w:rPr>
          <w:rFonts w:cs="Arial"/>
          <w:snapToGrid w:val="0"/>
          <w:color w:val="000000"/>
          <w:lang w:val="en-150"/>
        </w:rPr>
        <w:t>.</w:t>
      </w:r>
    </w:p>
    <w:p w14:paraId="55107ACE" w14:textId="2859D6A1" w:rsidR="003B1A78" w:rsidRPr="00D87DCE" w:rsidRDefault="003B1A78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Heat exchanger </w:t>
      </w:r>
      <w:r w:rsidR="003273BA" w:rsidRPr="00D87DCE">
        <w:rPr>
          <w:rFonts w:cs="Arial"/>
          <w:snapToGrid w:val="0"/>
          <w:color w:val="000000"/>
          <w:lang w:val="en-150"/>
        </w:rPr>
        <w:t xml:space="preserve">to be </w:t>
      </w:r>
      <w:r w:rsidRPr="00D87DCE">
        <w:rPr>
          <w:rFonts w:cs="Arial"/>
          <w:snapToGrid w:val="0"/>
          <w:color w:val="000000"/>
          <w:lang w:val="en-150"/>
        </w:rPr>
        <w:t>made of stainless steel with low carbon content.</w:t>
      </w:r>
    </w:p>
    <w:p w14:paraId="5D9A62DC" w14:textId="77777777" w:rsidR="003273BA" w:rsidRPr="00D87DCE" w:rsidRDefault="003B1A78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Proportional air/gas valve</w:t>
      </w:r>
      <w:r w:rsidR="003273BA" w:rsidRPr="00D87DCE">
        <w:rPr>
          <w:rFonts w:cs="Arial"/>
          <w:snapToGrid w:val="0"/>
          <w:color w:val="000000"/>
          <w:lang w:val="en-150"/>
        </w:rPr>
        <w:t xml:space="preserve"> to be available</w:t>
      </w:r>
      <w:r w:rsidRPr="00D87DCE">
        <w:rPr>
          <w:rFonts w:cs="Arial"/>
          <w:snapToGrid w:val="0"/>
          <w:color w:val="000000"/>
          <w:lang w:val="en-150"/>
        </w:rPr>
        <w:t xml:space="preserve">. </w:t>
      </w:r>
    </w:p>
    <w:p w14:paraId="7179FF18" w14:textId="08A57CDE" w:rsidR="003B1A78" w:rsidRPr="00D87DCE" w:rsidRDefault="003273BA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Class 5</w:t>
      </w:r>
      <w:r w:rsidR="003B1A78" w:rsidRPr="00D87DCE">
        <w:rPr>
          <w:rFonts w:cs="Arial"/>
          <w:snapToGrid w:val="0"/>
          <w:color w:val="000000"/>
          <w:lang w:val="en-150"/>
        </w:rPr>
        <w:t xml:space="preserve"> NOx emissions (EN 297).</w:t>
      </w:r>
    </w:p>
    <w:p w14:paraId="703C3493" w14:textId="30C443DF" w:rsidR="003B1A78" w:rsidRDefault="003B1A78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Condensate drain </w:t>
      </w:r>
      <w:r w:rsidR="003273BA" w:rsidRPr="00D87DCE">
        <w:rPr>
          <w:rFonts w:cs="Arial"/>
          <w:snapToGrid w:val="0"/>
          <w:color w:val="000000"/>
          <w:lang w:val="en-150"/>
        </w:rPr>
        <w:t xml:space="preserve">pan fitted </w:t>
      </w:r>
      <w:r w:rsidRPr="00D87DCE">
        <w:rPr>
          <w:rFonts w:cs="Arial"/>
          <w:snapToGrid w:val="0"/>
          <w:color w:val="000000"/>
          <w:lang w:val="en-150"/>
        </w:rPr>
        <w:t>with siphon</w:t>
      </w:r>
      <w:r w:rsidR="003273BA" w:rsidRPr="00D87DCE">
        <w:rPr>
          <w:rFonts w:cs="Arial"/>
          <w:snapToGrid w:val="0"/>
          <w:color w:val="000000"/>
          <w:lang w:val="en-150"/>
        </w:rPr>
        <w:t xml:space="preserve"> to be available</w:t>
      </w:r>
      <w:r w:rsidRPr="00D87DCE">
        <w:rPr>
          <w:rFonts w:cs="Arial"/>
          <w:snapToGrid w:val="0"/>
          <w:color w:val="000000"/>
          <w:lang w:val="en-150"/>
        </w:rPr>
        <w:t>.</w:t>
      </w:r>
    </w:p>
    <w:p w14:paraId="746C928F" w14:textId="77777777" w:rsidR="00F458A3" w:rsidRPr="00F458A3" w:rsidRDefault="00F458A3" w:rsidP="00F458A3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7A50493A" w14:textId="147D5A27" w:rsidR="003B1A78" w:rsidRPr="00D87DCE" w:rsidRDefault="003B1A78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lastRenderedPageBreak/>
        <w:t>Safety devices: safety thermostat, low water pressure safety switch, flowmeter, Delta-T control, smoke temperature sensor.</w:t>
      </w:r>
    </w:p>
    <w:p w14:paraId="75162D94" w14:textId="0737D266" w:rsidR="003B1A78" w:rsidRPr="00D87DCE" w:rsidRDefault="003273BA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Negative Temperature Coefficient (</w:t>
      </w:r>
      <w:r w:rsidR="003B1A78" w:rsidRPr="00D87DCE">
        <w:rPr>
          <w:rFonts w:cs="Arial"/>
          <w:snapToGrid w:val="0"/>
          <w:color w:val="000000"/>
          <w:lang w:val="en-150"/>
        </w:rPr>
        <w:t>NTC</w:t>
      </w:r>
      <w:r w:rsidRPr="00D87DCE">
        <w:rPr>
          <w:rFonts w:cs="Arial"/>
          <w:snapToGrid w:val="0"/>
          <w:color w:val="000000"/>
          <w:lang w:val="en-150"/>
        </w:rPr>
        <w:t>)</w:t>
      </w:r>
      <w:r w:rsidR="003B1A78" w:rsidRPr="00D87DCE">
        <w:rPr>
          <w:rFonts w:cs="Arial"/>
          <w:snapToGrid w:val="0"/>
          <w:color w:val="000000"/>
          <w:lang w:val="en-150"/>
        </w:rPr>
        <w:t xml:space="preserve"> sensor </w:t>
      </w:r>
      <w:r w:rsidRPr="00D87DCE">
        <w:rPr>
          <w:rFonts w:cs="Arial"/>
          <w:snapToGrid w:val="0"/>
          <w:color w:val="000000"/>
          <w:lang w:val="en-150"/>
        </w:rPr>
        <w:t xml:space="preserve">fitted </w:t>
      </w:r>
      <w:r w:rsidR="003B1A78" w:rsidRPr="00D87DCE">
        <w:rPr>
          <w:rFonts w:cs="Arial"/>
          <w:snapToGrid w:val="0"/>
          <w:color w:val="000000"/>
          <w:lang w:val="en-150"/>
        </w:rPr>
        <w:t>for boiler water temperature regulation.</w:t>
      </w:r>
    </w:p>
    <w:p w14:paraId="0EABBC77" w14:textId="20C7588F" w:rsidR="003B1A78" w:rsidRPr="00D87DCE" w:rsidRDefault="003273BA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Water working temperature:</w:t>
      </w:r>
      <w:r w:rsidR="003B1A78" w:rsidRPr="00D87DCE">
        <w:rPr>
          <w:rFonts w:cs="Arial"/>
          <w:snapToGrid w:val="0"/>
          <w:color w:val="000000"/>
          <w:lang w:val="en-150"/>
        </w:rPr>
        <w:t xml:space="preserve"> -7ºC to 100ºC. </w:t>
      </w:r>
    </w:p>
    <w:p w14:paraId="6638DC46" w14:textId="6F27F763" w:rsidR="003B1A78" w:rsidRPr="00D87DCE" w:rsidRDefault="003B1A78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Electronic controller with microprocessor and Multifunction LCD display for boiler control, configuration and diagnostics. </w:t>
      </w:r>
      <w:r w:rsidR="003273BA" w:rsidRPr="00D87DCE">
        <w:rPr>
          <w:rFonts w:cs="Arial"/>
          <w:snapToGrid w:val="0"/>
          <w:color w:val="000000"/>
          <w:lang w:val="en-150"/>
        </w:rPr>
        <w:t>Capacity to incorporate</w:t>
      </w:r>
      <w:r w:rsidRPr="00D87DCE">
        <w:rPr>
          <w:rFonts w:cs="Arial"/>
          <w:snapToGrid w:val="0"/>
          <w:color w:val="000000"/>
          <w:lang w:val="en-150"/>
        </w:rPr>
        <w:t xml:space="preserve"> ModBus communication.</w:t>
      </w:r>
    </w:p>
    <w:p w14:paraId="0FAD086A" w14:textId="5A09C8C2" w:rsidR="00D2513B" w:rsidRPr="00D87DCE" w:rsidRDefault="00950F82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B</w:t>
      </w:r>
      <w:r w:rsidR="00914461" w:rsidRPr="00D87DCE">
        <w:rPr>
          <w:rFonts w:cs="Arial"/>
          <w:snapToGrid w:val="0"/>
          <w:color w:val="000000"/>
          <w:lang w:val="en-150"/>
        </w:rPr>
        <w:t xml:space="preserve">oiler connected to </w:t>
      </w:r>
      <w:r w:rsidR="00A41BA1" w:rsidRPr="00D87DCE">
        <w:rPr>
          <w:rFonts w:cs="Arial"/>
          <w:snapToGrid w:val="0"/>
          <w:color w:val="000000"/>
          <w:lang w:val="en-150"/>
        </w:rPr>
        <w:t xml:space="preserve">auxiliary coil </w:t>
      </w:r>
      <w:r w:rsidR="00914461" w:rsidRPr="00D87DCE">
        <w:rPr>
          <w:rFonts w:cs="Arial"/>
          <w:snapToGrid w:val="0"/>
          <w:color w:val="000000"/>
          <w:lang w:val="en-150"/>
        </w:rPr>
        <w:t>water circuit.</w:t>
      </w:r>
    </w:p>
    <w:p w14:paraId="4330534D" w14:textId="3931A840" w:rsidR="00A41BA1" w:rsidRPr="00D87DCE" w:rsidRDefault="003064F5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Type of gas used to be optimised for country-specific applications.</w:t>
      </w:r>
    </w:p>
    <w:p w14:paraId="3D363A93" w14:textId="0F3D99AD" w:rsidR="003B1A78" w:rsidRPr="00D87DCE" w:rsidRDefault="00950F82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W</w:t>
      </w:r>
      <w:r w:rsidR="003B1A78" w:rsidRPr="00D87DCE">
        <w:rPr>
          <w:rFonts w:cs="Arial"/>
          <w:snapToGrid w:val="0"/>
          <w:color w:val="000000"/>
          <w:lang w:val="en-150"/>
        </w:rPr>
        <w:t>ater circuit</w:t>
      </w:r>
      <w:r w:rsidRPr="00D87DCE">
        <w:rPr>
          <w:rFonts w:cs="Arial"/>
          <w:snapToGrid w:val="0"/>
          <w:color w:val="000000"/>
          <w:lang w:val="en-150"/>
        </w:rPr>
        <w:t xml:space="preserve"> (</w:t>
      </w:r>
      <w:r w:rsidR="003B1A78" w:rsidRPr="00D87DCE">
        <w:rPr>
          <w:rFonts w:cs="Arial"/>
          <w:snapToGrid w:val="0"/>
          <w:color w:val="000000"/>
          <w:lang w:val="en-150"/>
        </w:rPr>
        <w:t>installed inside the unit</w:t>
      </w:r>
      <w:r w:rsidRPr="00D87DCE">
        <w:rPr>
          <w:rFonts w:cs="Arial"/>
          <w:snapToGrid w:val="0"/>
          <w:color w:val="000000"/>
          <w:lang w:val="en-150"/>
        </w:rPr>
        <w:t>)</w:t>
      </w:r>
      <w:r w:rsidR="003B1A78" w:rsidRPr="00D87DCE">
        <w:rPr>
          <w:rFonts w:cs="Arial"/>
          <w:snapToGrid w:val="0"/>
          <w:color w:val="000000"/>
          <w:lang w:val="en-150"/>
        </w:rPr>
        <w:t xml:space="preserve"> </w:t>
      </w:r>
      <w:r w:rsidRPr="00D87DCE">
        <w:rPr>
          <w:rFonts w:cs="Arial"/>
          <w:snapToGrid w:val="0"/>
          <w:color w:val="000000"/>
          <w:lang w:val="en-150"/>
        </w:rPr>
        <w:t>to include</w:t>
      </w:r>
      <w:r w:rsidR="003B1A78" w:rsidRPr="00D87DCE">
        <w:rPr>
          <w:rFonts w:cs="Arial"/>
          <w:snapToGrid w:val="0"/>
          <w:color w:val="000000"/>
          <w:lang w:val="en-150"/>
        </w:rPr>
        <w:t>:</w:t>
      </w:r>
    </w:p>
    <w:p w14:paraId="5B7D9BAA" w14:textId="1884B512" w:rsidR="003B1A78" w:rsidRPr="00D87DCE" w:rsidRDefault="003B1A78" w:rsidP="0065612B">
      <w:pPr>
        <w:pStyle w:val="ListParagraph"/>
        <w:widowControl w:val="0"/>
        <w:numPr>
          <w:ilvl w:val="2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Water coil.</w:t>
      </w:r>
    </w:p>
    <w:p w14:paraId="7F712704" w14:textId="005436D5" w:rsidR="003B1A78" w:rsidRPr="00D87DCE" w:rsidRDefault="003B1A78" w:rsidP="0065612B">
      <w:pPr>
        <w:pStyle w:val="ListParagraph"/>
        <w:widowControl w:val="0"/>
        <w:numPr>
          <w:ilvl w:val="2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Circulation pump.</w:t>
      </w:r>
    </w:p>
    <w:p w14:paraId="32F2BAD7" w14:textId="48192A3C" w:rsidR="003B1A78" w:rsidRPr="00D87DCE" w:rsidRDefault="003B1A78" w:rsidP="0065612B">
      <w:pPr>
        <w:pStyle w:val="ListParagraph"/>
        <w:widowControl w:val="0"/>
        <w:numPr>
          <w:ilvl w:val="2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Expansion vessel.</w:t>
      </w:r>
    </w:p>
    <w:p w14:paraId="24F6A3A6" w14:textId="37EA3B0F" w:rsidR="003B1A78" w:rsidRPr="00D87DCE" w:rsidRDefault="003B1A78" w:rsidP="0065612B">
      <w:pPr>
        <w:pStyle w:val="ListParagraph"/>
        <w:widowControl w:val="0"/>
        <w:numPr>
          <w:ilvl w:val="2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Gate valves.</w:t>
      </w:r>
    </w:p>
    <w:p w14:paraId="10BAC1A1" w14:textId="79173791" w:rsidR="003B1A78" w:rsidRPr="00D87DCE" w:rsidRDefault="003B1A78" w:rsidP="0065612B">
      <w:pPr>
        <w:pStyle w:val="ListParagraph"/>
        <w:widowControl w:val="0"/>
        <w:numPr>
          <w:ilvl w:val="2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Safety valve.</w:t>
      </w:r>
    </w:p>
    <w:p w14:paraId="7B136405" w14:textId="393DBE4F" w:rsidR="007F692C" w:rsidRPr="00D87DCE" w:rsidRDefault="003B1A78" w:rsidP="0065612B">
      <w:pPr>
        <w:pStyle w:val="ListParagraph"/>
        <w:widowControl w:val="0"/>
        <w:numPr>
          <w:ilvl w:val="2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Automatic air bleeder valve.</w:t>
      </w:r>
    </w:p>
    <w:p w14:paraId="7712EAFE" w14:textId="41406D14" w:rsidR="00914461" w:rsidRPr="00D87DCE" w:rsidRDefault="00914461" w:rsidP="00CB3B9A">
      <w:pPr>
        <w:pStyle w:val="ListParagraph"/>
        <w:widowControl w:val="0"/>
        <w:numPr>
          <w:ilvl w:val="0"/>
          <w:numId w:val="4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Warm air heater module with gas burner </w:t>
      </w:r>
      <w:r w:rsidR="001C15FC" w:rsidRPr="00D87DCE">
        <w:rPr>
          <w:rFonts w:cs="Arial"/>
          <w:snapToGrid w:val="0"/>
          <w:color w:val="000000"/>
          <w:lang w:val="en-150"/>
        </w:rPr>
        <w:t xml:space="preserve">and </w:t>
      </w:r>
      <w:r w:rsidRPr="00D87DCE">
        <w:rPr>
          <w:rFonts w:cs="Arial"/>
          <w:snapToGrid w:val="0"/>
          <w:color w:val="000000"/>
          <w:lang w:val="en-150"/>
        </w:rPr>
        <w:t xml:space="preserve">modulating actuator, in accordance with Gas Directive </w:t>
      </w:r>
      <w:r w:rsidRPr="00D87DCE">
        <w:rPr>
          <w:rFonts w:cs="Arial"/>
          <w:snapToGrid w:val="0"/>
          <w:color w:val="000000"/>
          <w:lang w:val="en-150"/>
        </w:rPr>
        <w:br/>
        <w:t>2009/142/EC, installed inside a pre-assembl</w:t>
      </w:r>
      <w:r w:rsidR="00052D35" w:rsidRPr="00D87DCE">
        <w:rPr>
          <w:rFonts w:cs="Arial"/>
          <w:snapToGrid w:val="0"/>
          <w:color w:val="000000"/>
          <w:lang w:val="en-150"/>
        </w:rPr>
        <w:t>ed</w:t>
      </w:r>
      <w:r w:rsidRPr="00D87DCE">
        <w:rPr>
          <w:rFonts w:cs="Arial"/>
          <w:snapToGrid w:val="0"/>
          <w:color w:val="000000"/>
          <w:lang w:val="en-150"/>
        </w:rPr>
        <w:t xml:space="preserve"> roofcurb. </w:t>
      </w:r>
    </w:p>
    <w:p w14:paraId="0032728D" w14:textId="7435EDAD" w:rsidR="001C15FC" w:rsidRPr="00D87DCE" w:rsidRDefault="00914461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Condensation boiler with premixing and modulation technology that allows</w:t>
      </w:r>
      <w:r w:rsidR="00E155DE" w:rsidRPr="00D87DCE">
        <w:rPr>
          <w:rFonts w:cs="Arial"/>
          <w:snapToGrid w:val="0"/>
          <w:color w:val="000000"/>
          <w:lang w:val="en-150"/>
        </w:rPr>
        <w:t xml:space="preserve"> for</w:t>
      </w:r>
      <w:r w:rsidRPr="00D87DCE">
        <w:rPr>
          <w:rFonts w:cs="Arial"/>
          <w:snapToGrid w:val="0"/>
          <w:color w:val="000000"/>
          <w:lang w:val="en-150"/>
        </w:rPr>
        <w:t xml:space="preserve"> outputs close to 109% with </w:t>
      </w:r>
      <w:r w:rsidR="00052D35" w:rsidRPr="00D87DCE">
        <w:rPr>
          <w:rFonts w:cs="Arial"/>
          <w:snapToGrid w:val="0"/>
          <w:color w:val="000000"/>
          <w:lang w:val="en-150"/>
        </w:rPr>
        <w:t>respect</w:t>
      </w:r>
      <w:r w:rsidRPr="00D87DCE">
        <w:rPr>
          <w:rFonts w:cs="Arial"/>
          <w:snapToGrid w:val="0"/>
          <w:color w:val="000000"/>
          <w:lang w:val="en-150"/>
        </w:rPr>
        <w:t xml:space="preserve"> to lower heating value (LCV).</w:t>
      </w:r>
      <w:r w:rsidR="00CF1813" w:rsidRPr="00D87DCE">
        <w:rPr>
          <w:rFonts w:cs="Arial"/>
          <w:snapToGrid w:val="0"/>
          <w:color w:val="000000"/>
          <w:lang w:val="en-150"/>
        </w:rPr>
        <w:t xml:space="preserve"> </w:t>
      </w:r>
      <w:r w:rsidR="001C15FC" w:rsidRPr="00D87DCE">
        <w:rPr>
          <w:rFonts w:cs="Arial"/>
          <w:snapToGrid w:val="0"/>
          <w:color w:val="000000"/>
          <w:lang w:val="en-150"/>
        </w:rPr>
        <w:t>A minimum of two (2) total power options should be available for each model.</w:t>
      </w:r>
    </w:p>
    <w:p w14:paraId="05F358D0" w14:textId="44E128C1" w:rsidR="00C25949" w:rsidRPr="00D87DCE" w:rsidRDefault="0047526D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Class 5 </w:t>
      </w:r>
      <w:r w:rsidR="00C25949" w:rsidRPr="00D87DCE">
        <w:rPr>
          <w:rFonts w:cs="Arial"/>
          <w:snapToGrid w:val="0"/>
          <w:color w:val="000000"/>
          <w:lang w:val="en-150"/>
        </w:rPr>
        <w:t>NOx emissions (EN 297).</w:t>
      </w:r>
    </w:p>
    <w:p w14:paraId="775480FE" w14:textId="6A55274D" w:rsidR="00C25949" w:rsidRPr="00D87DCE" w:rsidRDefault="00C25949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The combustion chamber and burner </w:t>
      </w:r>
      <w:r w:rsidR="0047526D" w:rsidRPr="00D87DCE">
        <w:rPr>
          <w:rFonts w:cs="Arial"/>
          <w:snapToGrid w:val="0"/>
          <w:color w:val="000000"/>
          <w:lang w:val="en-150"/>
        </w:rPr>
        <w:t>to be</w:t>
      </w:r>
      <w:r w:rsidRPr="00D87DCE">
        <w:rPr>
          <w:rFonts w:cs="Arial"/>
          <w:snapToGrid w:val="0"/>
          <w:color w:val="000000"/>
          <w:lang w:val="en-150"/>
        </w:rPr>
        <w:t xml:space="preserve"> made</w:t>
      </w:r>
      <w:r w:rsidR="0047526D" w:rsidRPr="00D87DCE">
        <w:rPr>
          <w:rFonts w:cs="Arial"/>
          <w:snapToGrid w:val="0"/>
          <w:color w:val="000000"/>
          <w:lang w:val="en-150"/>
        </w:rPr>
        <w:t xml:space="preserve"> entirely</w:t>
      </w:r>
      <w:r w:rsidRPr="00D87DCE">
        <w:rPr>
          <w:rFonts w:cs="Arial"/>
          <w:snapToGrid w:val="0"/>
          <w:color w:val="000000"/>
          <w:lang w:val="en-150"/>
        </w:rPr>
        <w:t xml:space="preserve"> of stainless steel.</w:t>
      </w:r>
    </w:p>
    <w:p w14:paraId="2E8728C5" w14:textId="0207AD97" w:rsidR="00C25949" w:rsidRPr="00D87DCE" w:rsidRDefault="00C25949" w:rsidP="0065612B">
      <w:pPr>
        <w:pStyle w:val="ListParagraph"/>
        <w:widowControl w:val="0"/>
        <w:numPr>
          <w:ilvl w:val="1"/>
          <w:numId w:val="4"/>
        </w:numPr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Electronic controller with microprocessor and multifunction LCD display, located inside the burner, for burner control, configuration and diagnostics.</w:t>
      </w:r>
    </w:p>
    <w:p w14:paraId="7B9B3C77" w14:textId="106AF60D" w:rsidR="00A156AA" w:rsidRPr="00D87DCE" w:rsidRDefault="00A156AA" w:rsidP="00A156AA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726E1C53" w14:textId="73E3CEDC" w:rsidR="00A156AA" w:rsidRPr="00D87DCE" w:rsidRDefault="00A156AA" w:rsidP="00A156AA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Additional Heating Module</w:t>
      </w:r>
    </w:p>
    <w:p w14:paraId="38EB40E8" w14:textId="58010234" w:rsidR="001450DD" w:rsidRPr="00D87DCE" w:rsidRDefault="00480A58" w:rsidP="00480A58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Module equipped with heat recovery coil. Coil function is to pre-heat air that passes through the main indoor coil. For this purpose, it uses the temperature of an outdoor water installation.</w:t>
      </w:r>
    </w:p>
    <w:p w14:paraId="30DCBF4F" w14:textId="77777777" w:rsidR="00480A58" w:rsidRPr="00D87DCE" w:rsidRDefault="00480A58" w:rsidP="00480A58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60E3C0B4" w14:textId="0CD6223A" w:rsidR="00EE039E" w:rsidRPr="00D87DCE" w:rsidRDefault="00D40A02" w:rsidP="00EE039E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Coils</w:t>
      </w:r>
    </w:p>
    <w:p w14:paraId="4DE9DC86" w14:textId="7972EDE0" w:rsidR="00123914" w:rsidRPr="00D87DCE" w:rsidRDefault="00123914" w:rsidP="0012391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Coil</w:t>
      </w:r>
      <w:r w:rsidR="0035676C" w:rsidRPr="00D87DCE">
        <w:rPr>
          <w:rFonts w:cs="Arial"/>
          <w:snapToGrid w:val="0"/>
          <w:color w:val="000000"/>
          <w:lang w:val="en-150"/>
        </w:rPr>
        <w:t xml:space="preserve">s to be available in following </w:t>
      </w:r>
      <w:r w:rsidR="005B3563" w:rsidRPr="00D87DCE">
        <w:rPr>
          <w:rFonts w:cs="Arial"/>
          <w:snapToGrid w:val="0"/>
          <w:color w:val="000000"/>
          <w:lang w:val="en-150"/>
        </w:rPr>
        <w:t>options/variants:</w:t>
      </w:r>
    </w:p>
    <w:p w14:paraId="7DE73933" w14:textId="64DCA0CF" w:rsidR="00123914" w:rsidRPr="00D87DCE" w:rsidRDefault="00123914" w:rsidP="00CB3B9A">
      <w:pPr>
        <w:pStyle w:val="ListParagraph"/>
        <w:widowControl w:val="0"/>
        <w:numPr>
          <w:ilvl w:val="0"/>
          <w:numId w:val="5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Coil</w:t>
      </w:r>
      <w:r w:rsidR="008B1C8B" w:rsidRPr="00D87DCE">
        <w:rPr>
          <w:rFonts w:cs="Arial"/>
          <w:snapToGrid w:val="0"/>
          <w:color w:val="000000"/>
          <w:lang w:val="en-150"/>
        </w:rPr>
        <w:t xml:space="preserve">s made of </w:t>
      </w:r>
      <w:r w:rsidRPr="00D87DCE">
        <w:rPr>
          <w:rFonts w:cs="Arial"/>
          <w:snapToGrid w:val="0"/>
          <w:color w:val="000000"/>
          <w:lang w:val="en-150"/>
        </w:rPr>
        <w:t>copper pipes and fins.</w:t>
      </w:r>
    </w:p>
    <w:p w14:paraId="7F120165" w14:textId="33D07BC9" w:rsidR="00EB0606" w:rsidRPr="00D87DCE" w:rsidRDefault="00EB0606" w:rsidP="00CB3B9A">
      <w:pPr>
        <w:pStyle w:val="ListParagraph"/>
        <w:widowControl w:val="0"/>
        <w:numPr>
          <w:ilvl w:val="0"/>
          <w:numId w:val="5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Coils made of copper pipes equipped with polyurethane pre-coated aluminium fins.</w:t>
      </w:r>
    </w:p>
    <w:p w14:paraId="1ABD945F" w14:textId="41CA19CF" w:rsidR="00123914" w:rsidRPr="00D87DCE" w:rsidRDefault="00123914" w:rsidP="00CB3B9A">
      <w:pPr>
        <w:pStyle w:val="ListParagraph"/>
        <w:widowControl w:val="0"/>
        <w:numPr>
          <w:ilvl w:val="0"/>
          <w:numId w:val="5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INERA® coils made of copper pipes equipped with aluminium fins designed for excellent thermal performance and great corrosion-resistance. </w:t>
      </w:r>
    </w:p>
    <w:p w14:paraId="72BCF397" w14:textId="63230FCB" w:rsidR="00EE039E" w:rsidRPr="00D87DCE" w:rsidRDefault="00123914" w:rsidP="00CB3B9A">
      <w:pPr>
        <w:pStyle w:val="ListParagraph"/>
        <w:widowControl w:val="0"/>
        <w:numPr>
          <w:ilvl w:val="0"/>
          <w:numId w:val="5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Blygold® coated coils.</w:t>
      </w:r>
    </w:p>
    <w:p w14:paraId="01516C94" w14:textId="349E6846" w:rsidR="00372A87" w:rsidRPr="00D87DCE" w:rsidRDefault="00372A87" w:rsidP="00372A87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77FE1381" w14:textId="36E2483E" w:rsidR="00D27130" w:rsidRPr="00D87DCE" w:rsidRDefault="00D74ADD" w:rsidP="00372A87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Heat Recovery</w:t>
      </w:r>
    </w:p>
    <w:p w14:paraId="181B461B" w14:textId="49903B47" w:rsidR="00D27130" w:rsidRPr="00D87DCE" w:rsidRDefault="00D27130" w:rsidP="00372A87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u w:val="single"/>
          <w:lang w:val="en-150"/>
        </w:rPr>
        <w:t>Active Recovery</w:t>
      </w:r>
      <w:r w:rsidR="00314655" w:rsidRPr="00D87DCE">
        <w:rPr>
          <w:rFonts w:cs="Arial"/>
          <w:i/>
          <w:snapToGrid w:val="0"/>
          <w:color w:val="000000"/>
          <w:u w:val="single"/>
          <w:lang w:val="en-150"/>
        </w:rPr>
        <w:t xml:space="preserve"> System</w:t>
      </w:r>
    </w:p>
    <w:p w14:paraId="232D5D59" w14:textId="35889A18" w:rsidR="00842C85" w:rsidRPr="00D87DCE" w:rsidRDefault="00FF5864" w:rsidP="00842C85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The unit is</w:t>
      </w:r>
      <w:r w:rsidR="00BA5866" w:rsidRPr="00D87DCE">
        <w:rPr>
          <w:rFonts w:cs="Arial"/>
          <w:snapToGrid w:val="0"/>
          <w:color w:val="000000"/>
          <w:lang w:val="en-150"/>
        </w:rPr>
        <w:t xml:space="preserve"> to be</w:t>
      </w:r>
      <w:r w:rsidRPr="00D87DCE">
        <w:rPr>
          <w:rFonts w:cs="Arial"/>
          <w:snapToGrid w:val="0"/>
          <w:color w:val="000000"/>
          <w:lang w:val="en-150"/>
        </w:rPr>
        <w:t xml:space="preserve"> fitted with a thermodynamic circuit dedicated to the recovery of extracted energy</w:t>
      </w:r>
      <w:r w:rsidR="00BA5866" w:rsidRPr="00D87DCE">
        <w:rPr>
          <w:rFonts w:cs="Arial"/>
          <w:snapToGrid w:val="0"/>
          <w:color w:val="000000"/>
          <w:lang w:val="en-150"/>
        </w:rPr>
        <w:t>. Recovery system</w:t>
      </w:r>
      <w:r w:rsidR="00314655" w:rsidRPr="00D87DCE">
        <w:rPr>
          <w:rFonts w:cs="Arial"/>
          <w:snapToGrid w:val="0"/>
          <w:color w:val="000000"/>
          <w:lang w:val="en-150"/>
        </w:rPr>
        <w:t xml:space="preserve"> is</w:t>
      </w:r>
      <w:r w:rsidR="00BA5866" w:rsidRPr="00D87DCE">
        <w:rPr>
          <w:rFonts w:cs="Arial"/>
          <w:snapToGrid w:val="0"/>
          <w:color w:val="000000"/>
          <w:lang w:val="en-150"/>
        </w:rPr>
        <w:t xml:space="preserve"> to be equipped </w:t>
      </w:r>
      <w:r w:rsidRPr="00D87DCE">
        <w:rPr>
          <w:rFonts w:cs="Arial"/>
          <w:snapToGrid w:val="0"/>
          <w:color w:val="000000"/>
          <w:lang w:val="en-150"/>
        </w:rPr>
        <w:t>with independent and proportional contro</w:t>
      </w:r>
      <w:r w:rsidR="00BA5866" w:rsidRPr="00D87DCE">
        <w:rPr>
          <w:rFonts w:cs="Arial"/>
          <w:snapToGrid w:val="0"/>
          <w:color w:val="000000"/>
          <w:lang w:val="en-150"/>
        </w:rPr>
        <w:t xml:space="preserve">l </w:t>
      </w:r>
      <w:r w:rsidRPr="00D87DCE">
        <w:rPr>
          <w:rFonts w:cs="Arial"/>
          <w:snapToGrid w:val="0"/>
          <w:color w:val="000000"/>
          <w:lang w:val="en-150"/>
        </w:rPr>
        <w:t xml:space="preserve">adapted to air renewal requirements </w:t>
      </w:r>
      <w:r w:rsidR="00314655" w:rsidRPr="00D87DCE">
        <w:rPr>
          <w:rFonts w:cs="Arial"/>
          <w:snapToGrid w:val="0"/>
          <w:color w:val="000000"/>
          <w:lang w:val="en-150"/>
        </w:rPr>
        <w:t>with the purpose of raising</w:t>
      </w:r>
      <w:r w:rsidRPr="00D87DCE">
        <w:rPr>
          <w:rFonts w:cs="Arial"/>
          <w:snapToGrid w:val="0"/>
          <w:color w:val="000000"/>
          <w:lang w:val="en-150"/>
        </w:rPr>
        <w:t xml:space="preserve"> </w:t>
      </w:r>
      <w:r w:rsidR="00BA5866" w:rsidRPr="00D87DCE">
        <w:rPr>
          <w:rFonts w:cs="Arial"/>
          <w:snapToGrid w:val="0"/>
          <w:color w:val="000000"/>
          <w:lang w:val="en-150"/>
        </w:rPr>
        <w:t xml:space="preserve">the </w:t>
      </w:r>
      <w:r w:rsidRPr="00D87DCE">
        <w:rPr>
          <w:rFonts w:cs="Arial"/>
          <w:snapToGrid w:val="0"/>
          <w:color w:val="000000"/>
          <w:lang w:val="en-150"/>
        </w:rPr>
        <w:t xml:space="preserve">seasonal </w:t>
      </w:r>
      <w:r w:rsidR="00314655" w:rsidRPr="00D87DCE">
        <w:rPr>
          <w:rFonts w:cs="Arial"/>
          <w:snapToGrid w:val="0"/>
          <w:color w:val="000000"/>
          <w:lang w:val="en-150"/>
        </w:rPr>
        <w:t xml:space="preserve">energy </w:t>
      </w:r>
      <w:r w:rsidRPr="00D87DCE">
        <w:rPr>
          <w:rFonts w:cs="Arial"/>
          <w:snapToGrid w:val="0"/>
          <w:color w:val="000000"/>
          <w:lang w:val="en-150"/>
        </w:rPr>
        <w:t>efficiency</w:t>
      </w:r>
      <w:r w:rsidR="00BA5866" w:rsidRPr="00D87DCE">
        <w:rPr>
          <w:rFonts w:cs="Arial"/>
          <w:snapToGrid w:val="0"/>
          <w:color w:val="000000"/>
          <w:lang w:val="en-150"/>
        </w:rPr>
        <w:t xml:space="preserve"> of the rooftop unit</w:t>
      </w:r>
      <w:r w:rsidRPr="00D87DCE">
        <w:rPr>
          <w:rFonts w:cs="Arial"/>
          <w:snapToGrid w:val="0"/>
          <w:color w:val="000000"/>
          <w:lang w:val="en-150"/>
        </w:rPr>
        <w:t>.</w:t>
      </w:r>
      <w:r w:rsidR="002B69A7" w:rsidRPr="00D87DCE">
        <w:rPr>
          <w:rFonts w:cs="Arial"/>
          <w:snapToGrid w:val="0"/>
          <w:color w:val="000000"/>
          <w:lang w:val="en-150"/>
        </w:rPr>
        <w:t xml:space="preserve"> </w:t>
      </w:r>
      <w:r w:rsidR="00842C85" w:rsidRPr="00D87DCE">
        <w:rPr>
          <w:rFonts w:cs="Arial"/>
          <w:snapToGrid w:val="0"/>
          <w:color w:val="000000"/>
          <w:lang w:val="en-150"/>
        </w:rPr>
        <w:t>Units with fitted active recovery systems should feature:</w:t>
      </w:r>
    </w:p>
    <w:p w14:paraId="1E62E89D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EC plug-fan in return air flow side.</w:t>
      </w:r>
    </w:p>
    <w:p w14:paraId="53829B3D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Air circuit equipped with coils made of copper pipes and aluminium fins.</w:t>
      </w:r>
    </w:p>
    <w:p w14:paraId="548A4295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Electronic expansion valve.</w:t>
      </w:r>
    </w:p>
    <w:p w14:paraId="57293CA6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Hermetic scroll-type compressor with sound insulation assembled over antivibration mounts.</w:t>
      </w:r>
    </w:p>
    <w:p w14:paraId="64088312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Crankcase heater.</w:t>
      </w:r>
    </w:p>
    <w:p w14:paraId="3599306B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Four-way cycle reversing valve.</w:t>
      </w:r>
    </w:p>
    <w:p w14:paraId="50E33B68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Anti-acid dehydrator filter.</w:t>
      </w:r>
    </w:p>
    <w:p w14:paraId="386AEA03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High- and low-pressure transducers.</w:t>
      </w:r>
    </w:p>
    <w:p w14:paraId="78A037C6" w14:textId="77777777" w:rsidR="00842C85" w:rsidRPr="00D87DCE" w:rsidRDefault="00842C85" w:rsidP="00CB3B9A">
      <w:pPr>
        <w:pStyle w:val="ListParagraph"/>
        <w:widowControl w:val="0"/>
        <w:numPr>
          <w:ilvl w:val="0"/>
          <w:numId w:val="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Condensate drain pan.</w:t>
      </w:r>
    </w:p>
    <w:p w14:paraId="4B4E5B8E" w14:textId="77777777" w:rsidR="00842C85" w:rsidRPr="00D87DCE" w:rsidRDefault="00842C85" w:rsidP="00842C85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lastRenderedPageBreak/>
        <w:t xml:space="preserve">Indicative schematic diagram outlining the recovery process is given below: </w:t>
      </w:r>
    </w:p>
    <w:p w14:paraId="318DACDD" w14:textId="63297899" w:rsidR="00842C85" w:rsidRPr="00D87DCE" w:rsidRDefault="00842C85" w:rsidP="00BA5866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490476CC" w14:textId="485C3B4D" w:rsidR="00842C85" w:rsidRPr="00D87DCE" w:rsidRDefault="00842C85" w:rsidP="00BA5866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noProof/>
          <w:color w:val="000000"/>
          <w:lang w:val="en-15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BC1A354" wp14:editId="155BC8B3">
                <wp:simplePos x="0" y="0"/>
                <wp:positionH relativeFrom="page">
                  <wp:align>center</wp:align>
                </wp:positionH>
                <wp:positionV relativeFrom="paragraph">
                  <wp:posOffset>10196</wp:posOffset>
                </wp:positionV>
                <wp:extent cx="5782783" cy="1682750"/>
                <wp:effectExtent l="0" t="0" r="8890" b="0"/>
                <wp:wrapSquare wrapText="bothSides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82783" cy="1682750"/>
                          <a:chOff x="0" y="0"/>
                          <a:chExt cx="5782783" cy="1682750"/>
                        </a:xfrm>
                      </wpg:grpSpPr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5" t="9662" r="51477" b="8133"/>
                          <a:stretch/>
                        </pic:blipFill>
                        <pic:spPr bwMode="auto">
                          <a:xfrm>
                            <a:off x="0" y="0"/>
                            <a:ext cx="2603500" cy="1670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013" t="9663" r="3805" b="7507"/>
                          <a:stretch/>
                        </pic:blipFill>
                        <pic:spPr bwMode="auto">
                          <a:xfrm>
                            <a:off x="3211033" y="0"/>
                            <a:ext cx="2571750" cy="1682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ECFDFD" id="Group 11" o:spid="_x0000_s1026" style="position:absolute;margin-left:0;margin-top:.8pt;width:455.35pt;height:132.5pt;z-index:251662336;mso-position-horizontal:center;mso-position-horizontal-relative:page;mso-width-relative:margin;mso-height-relative:margin" coordsize="57827,16827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">
                <v:shape id="Picture 5" o:spid="_x0000_s1027" type="#_x0000_t75" style="position:absolute;width:26035;height:16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">
                  <v:imagedata r:id="rId13" o:title="" croptop="6332f" cropbottom="5330f" cropleft="2487f" cropright="33736f"/>
                </v:shape>
                <v:shape id="Picture 6" o:spid="_x0000_s1028" type="#_x0000_t75" style="position:absolute;left:32110;width:25717;height:168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">
                  <v:imagedata r:id="rId13" o:title="" croptop="6333f" cropbottom="4920f" cropleft="34087f" cropright="2494f"/>
                </v:shape>
                <w10:wrap type="square" anchorx="page"/>
              </v:group>
            </w:pict>
          </mc:Fallback>
        </mc:AlternateContent>
      </w:r>
    </w:p>
    <w:p w14:paraId="50A6FE5A" w14:textId="3C8EABA9" w:rsidR="002B69A7" w:rsidRPr="00D87DCE" w:rsidRDefault="002B69A7" w:rsidP="00A13DA5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094B5B06" w14:textId="62768F9A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46EC894A" w14:textId="5F9C5149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092082D4" w14:textId="390DAE82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3F493E68" w14:textId="46B9DE5C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336B58BA" w14:textId="31BC7BD4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49537533" w14:textId="192D11D0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7698D149" w14:textId="606A8601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5C14FE5F" w14:textId="02E28B8F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4989BF99" w14:textId="77777777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35633355" w14:textId="77777777" w:rsidR="00D574CF" w:rsidRPr="00D87DCE" w:rsidRDefault="00D574CF" w:rsidP="00D574CF">
      <w:pPr>
        <w:autoSpaceDE w:val="0"/>
        <w:autoSpaceDN w:val="0"/>
        <w:adjustRightInd w:val="0"/>
        <w:jc w:val="both"/>
        <w:rPr>
          <w:rFonts w:cs="Arial"/>
          <w:snapToGrid w:val="0"/>
          <w:color w:val="000000"/>
          <w:lang w:val="en-150"/>
        </w:rPr>
      </w:pPr>
    </w:p>
    <w:p w14:paraId="39F30C5B" w14:textId="77777777" w:rsidR="0031436F" w:rsidRPr="00D87DCE" w:rsidRDefault="0031436F" w:rsidP="007378C0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4CED2432" w14:textId="603059D4" w:rsidR="007378C0" w:rsidRPr="00D87DCE" w:rsidRDefault="007378C0" w:rsidP="007378C0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n-150"/>
        </w:rPr>
      </w:pPr>
      <w:r w:rsidRPr="00D87DCE">
        <w:rPr>
          <w:rFonts w:cs="Arial"/>
          <w:i/>
          <w:snapToGrid w:val="0"/>
          <w:color w:val="000000"/>
          <w:u w:val="single"/>
          <w:lang w:val="en-150"/>
        </w:rPr>
        <w:t>Passive Recovery System</w:t>
      </w:r>
    </w:p>
    <w:p w14:paraId="5FF673C0" w14:textId="2AC69666" w:rsidR="001B11E0" w:rsidRPr="00D87DCE" w:rsidRDefault="006E7648" w:rsidP="001B11E0">
      <w:pPr>
        <w:widowControl w:val="0"/>
        <w:spacing w:line="0" w:lineRule="atLeast"/>
        <w:jc w:val="both"/>
        <w:rPr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A h</w:t>
      </w:r>
      <w:r w:rsidR="007378C0" w:rsidRPr="00D87DCE">
        <w:rPr>
          <w:rFonts w:cs="Arial"/>
          <w:snapToGrid w:val="0"/>
          <w:color w:val="000000"/>
          <w:lang w:val="en-150"/>
        </w:rPr>
        <w:t xml:space="preserve">eat recovery wheel is used to transfer sensible and latent heat from the </w:t>
      </w:r>
      <w:r w:rsidR="00734DFA" w:rsidRPr="00D87DCE">
        <w:rPr>
          <w:rFonts w:cs="Arial"/>
          <w:snapToGrid w:val="0"/>
          <w:color w:val="000000"/>
          <w:lang w:val="en-150"/>
        </w:rPr>
        <w:t>return</w:t>
      </w:r>
      <w:r w:rsidR="007378C0" w:rsidRPr="00D87DCE">
        <w:rPr>
          <w:rFonts w:cs="Arial"/>
          <w:snapToGrid w:val="0"/>
          <w:color w:val="000000"/>
          <w:lang w:val="en-150"/>
        </w:rPr>
        <w:t xml:space="preserve"> to the</w:t>
      </w:r>
      <w:r w:rsidR="00EE6E0C" w:rsidRPr="00D87DCE">
        <w:rPr>
          <w:rFonts w:cs="Arial"/>
          <w:snapToGrid w:val="0"/>
          <w:color w:val="000000"/>
          <w:lang w:val="en-150"/>
        </w:rPr>
        <w:t xml:space="preserve"> </w:t>
      </w:r>
      <w:r w:rsidR="007378C0" w:rsidRPr="00D87DCE">
        <w:rPr>
          <w:rFonts w:cs="Arial"/>
          <w:snapToGrid w:val="0"/>
          <w:color w:val="000000"/>
          <w:lang w:val="en-150"/>
        </w:rPr>
        <w:t xml:space="preserve">fresh air </w:t>
      </w:r>
      <w:r w:rsidR="00734DFA" w:rsidRPr="00D87DCE">
        <w:rPr>
          <w:rFonts w:cs="Arial"/>
          <w:snapToGrid w:val="0"/>
          <w:color w:val="000000"/>
          <w:lang w:val="en-150"/>
        </w:rPr>
        <w:t>flow</w:t>
      </w:r>
      <w:r w:rsidR="007378C0" w:rsidRPr="00D87DCE">
        <w:rPr>
          <w:rFonts w:cs="Arial"/>
          <w:snapToGrid w:val="0"/>
          <w:color w:val="000000"/>
          <w:lang w:val="en-150"/>
        </w:rPr>
        <w:t>.</w:t>
      </w:r>
      <w:r w:rsidR="001B11E0" w:rsidRPr="00D87DCE">
        <w:rPr>
          <w:rFonts w:cs="Arial"/>
          <w:snapToGrid w:val="0"/>
          <w:color w:val="000000"/>
          <w:lang w:val="en-150"/>
        </w:rPr>
        <w:t xml:space="preserve"> </w:t>
      </w:r>
      <w:r w:rsidR="007E310B" w:rsidRPr="00D87DCE">
        <w:rPr>
          <w:rFonts w:cs="Arial"/>
          <w:snapToGrid w:val="0"/>
          <w:color w:val="000000"/>
          <w:lang w:val="en-150"/>
        </w:rPr>
        <w:t>Rotary heat wheel to be made of either aluminium</w:t>
      </w:r>
      <w:r w:rsidR="003771CC" w:rsidRPr="00D87DCE">
        <w:rPr>
          <w:rFonts w:cs="Arial"/>
          <w:snapToGrid w:val="0"/>
          <w:color w:val="000000"/>
          <w:lang w:val="en-150"/>
        </w:rPr>
        <w:t xml:space="preserve"> for sensible heat recovery</w:t>
      </w:r>
      <w:r w:rsidR="007E310B" w:rsidRPr="00D87DCE">
        <w:rPr>
          <w:rFonts w:cs="Arial"/>
          <w:snapToGrid w:val="0"/>
          <w:color w:val="000000"/>
          <w:lang w:val="en-150"/>
        </w:rPr>
        <w:t>, epoxy-coated aluminium</w:t>
      </w:r>
      <w:r w:rsidR="003771CC" w:rsidRPr="00D87DCE">
        <w:rPr>
          <w:rFonts w:cs="Arial"/>
          <w:snapToGrid w:val="0"/>
          <w:color w:val="000000"/>
          <w:lang w:val="en-150"/>
        </w:rPr>
        <w:t xml:space="preserve"> for sensible heat recovery in corrosive environments</w:t>
      </w:r>
      <w:r w:rsidR="007E310B" w:rsidRPr="00D87DCE">
        <w:rPr>
          <w:rFonts w:cs="Arial"/>
          <w:snapToGrid w:val="0"/>
          <w:color w:val="000000"/>
          <w:lang w:val="en-150"/>
        </w:rPr>
        <w:t xml:space="preserve"> or silica gel coated aluminium</w:t>
      </w:r>
      <w:r w:rsidR="003771CC" w:rsidRPr="00D87DCE">
        <w:rPr>
          <w:rFonts w:cs="Arial"/>
          <w:snapToGrid w:val="0"/>
          <w:color w:val="000000"/>
          <w:lang w:val="en-150"/>
        </w:rPr>
        <w:t xml:space="preserve"> for enthalpic recovery </w:t>
      </w:r>
      <w:r w:rsidR="007954E4" w:rsidRPr="00D87DCE">
        <w:rPr>
          <w:rFonts w:cs="Arial"/>
          <w:snapToGrid w:val="0"/>
          <w:color w:val="000000"/>
          <w:lang w:val="en-150"/>
        </w:rPr>
        <w:t>(high efficiency latent heat recovery)</w:t>
      </w:r>
      <w:r w:rsidR="007E310B" w:rsidRPr="00D87DCE">
        <w:rPr>
          <w:rFonts w:cs="Arial"/>
          <w:snapToGrid w:val="0"/>
          <w:color w:val="000000"/>
          <w:lang w:val="en-150"/>
        </w:rPr>
        <w:t>.</w:t>
      </w:r>
      <w:r w:rsidR="007954E4" w:rsidRPr="00D87DCE">
        <w:rPr>
          <w:rFonts w:cs="Arial"/>
          <w:snapToGrid w:val="0"/>
          <w:color w:val="000000"/>
          <w:lang w:val="en-150"/>
        </w:rPr>
        <w:t xml:space="preserve"> Hybrid wheel option should also be available for applications where enthalpic energy recovery is required.</w:t>
      </w:r>
      <w:r w:rsidR="007A1E89" w:rsidRPr="00D87DCE">
        <w:rPr>
          <w:rFonts w:cs="Arial"/>
          <w:snapToGrid w:val="0"/>
          <w:color w:val="000000"/>
          <w:lang w:val="en-150"/>
        </w:rPr>
        <w:t xml:space="preserve"> Wheel should be </w:t>
      </w:r>
      <w:r w:rsidR="001B11E0" w:rsidRPr="00D87DCE">
        <w:rPr>
          <w:lang w:val="en-150"/>
        </w:rPr>
        <w:t xml:space="preserve">formed of two </w:t>
      </w:r>
      <w:r w:rsidR="007A1E89" w:rsidRPr="00D87DCE">
        <w:rPr>
          <w:lang w:val="en-150"/>
        </w:rPr>
        <w:t xml:space="preserve">aluminium </w:t>
      </w:r>
      <w:r w:rsidR="001B11E0" w:rsidRPr="00D87DCE">
        <w:rPr>
          <w:lang w:val="en-150"/>
        </w:rPr>
        <w:t xml:space="preserve">panels, one smooth and one fluted. The fluted panel </w:t>
      </w:r>
      <w:r w:rsidR="007A1E89" w:rsidRPr="00D87DCE">
        <w:rPr>
          <w:lang w:val="en-150"/>
        </w:rPr>
        <w:t>should</w:t>
      </w:r>
      <w:r w:rsidR="001B11E0" w:rsidRPr="00D87DCE">
        <w:rPr>
          <w:lang w:val="en-150"/>
        </w:rPr>
        <w:t xml:space="preserve"> be provided in two</w:t>
      </w:r>
      <w:r w:rsidR="007A1E89" w:rsidRPr="00D87DCE">
        <w:rPr>
          <w:lang w:val="en-150"/>
        </w:rPr>
        <w:t xml:space="preserve"> </w:t>
      </w:r>
      <w:r w:rsidR="00A86477" w:rsidRPr="00D87DCE">
        <w:rPr>
          <w:lang w:val="en-150"/>
        </w:rPr>
        <w:t xml:space="preserve">(2) </w:t>
      </w:r>
      <w:r w:rsidR="001B11E0" w:rsidRPr="00D87DCE">
        <w:rPr>
          <w:lang w:val="en-150"/>
        </w:rPr>
        <w:t>different configurations:</w:t>
      </w:r>
    </w:p>
    <w:p w14:paraId="4470A4E8" w14:textId="2BBA8819" w:rsidR="001B11E0" w:rsidRPr="00D87DCE" w:rsidRDefault="001B11E0" w:rsidP="00CB3B9A">
      <w:pPr>
        <w:pStyle w:val="ListParagraph"/>
        <w:widowControl w:val="0"/>
        <w:numPr>
          <w:ilvl w:val="0"/>
          <w:numId w:val="6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2.0 mm cross</w:t>
      </w:r>
      <w:r w:rsidR="0031436F" w:rsidRPr="00D87DCE">
        <w:rPr>
          <w:lang w:val="en-150"/>
        </w:rPr>
        <w:t>-</w:t>
      </w:r>
      <w:r w:rsidRPr="00D87DCE">
        <w:rPr>
          <w:lang w:val="en-150"/>
        </w:rPr>
        <w:t>section: commonly</w:t>
      </w:r>
      <w:r w:rsidR="0031436F" w:rsidRPr="00D87DCE">
        <w:rPr>
          <w:lang w:val="en-150"/>
        </w:rPr>
        <w:t xml:space="preserve"> </w:t>
      </w:r>
      <w:r w:rsidRPr="00D87DCE">
        <w:rPr>
          <w:lang w:val="en-150"/>
        </w:rPr>
        <w:t>used cross</w:t>
      </w:r>
      <w:r w:rsidR="0031436F" w:rsidRPr="00D87DCE">
        <w:rPr>
          <w:lang w:val="en-150"/>
        </w:rPr>
        <w:t>-</w:t>
      </w:r>
      <w:r w:rsidRPr="00D87DCE">
        <w:rPr>
          <w:lang w:val="en-150"/>
        </w:rPr>
        <w:t>section due to its high efficiency and moderate pressure drop.</w:t>
      </w:r>
    </w:p>
    <w:p w14:paraId="1FA0999F" w14:textId="136C15E5" w:rsidR="001B11E0" w:rsidRPr="00D87DCE" w:rsidRDefault="001B11E0" w:rsidP="00CB3B9A">
      <w:pPr>
        <w:pStyle w:val="ListParagraph"/>
        <w:widowControl w:val="0"/>
        <w:numPr>
          <w:ilvl w:val="0"/>
          <w:numId w:val="6"/>
        </w:numPr>
        <w:spacing w:line="0" w:lineRule="atLeast"/>
        <w:ind w:left="567" w:hanging="207"/>
        <w:jc w:val="both"/>
        <w:rPr>
          <w:lang w:val="en-150"/>
        </w:rPr>
      </w:pPr>
      <w:r w:rsidRPr="00D87DCE">
        <w:rPr>
          <w:lang w:val="en-150"/>
        </w:rPr>
        <w:t>2.5 mm cross</w:t>
      </w:r>
      <w:r w:rsidR="0031436F" w:rsidRPr="00D87DCE">
        <w:rPr>
          <w:lang w:val="en-150"/>
        </w:rPr>
        <w:t>-</w:t>
      </w:r>
      <w:r w:rsidRPr="00D87DCE">
        <w:rPr>
          <w:lang w:val="en-150"/>
        </w:rPr>
        <w:t xml:space="preserve">section: </w:t>
      </w:r>
      <w:r w:rsidR="00A86477" w:rsidRPr="00D87DCE">
        <w:rPr>
          <w:lang w:val="en-150"/>
        </w:rPr>
        <w:t>d</w:t>
      </w:r>
      <w:r w:rsidRPr="00D87DCE">
        <w:rPr>
          <w:lang w:val="en-150"/>
        </w:rPr>
        <w:t>esigned for high frontal speeds with low pressure drop.</w:t>
      </w:r>
    </w:p>
    <w:p w14:paraId="3FFAE0E4" w14:textId="77777777" w:rsidR="00AE1AB1" w:rsidRPr="00D87DCE" w:rsidRDefault="00AE1AB1" w:rsidP="001B11E0">
      <w:pPr>
        <w:autoSpaceDE w:val="0"/>
        <w:autoSpaceDN w:val="0"/>
        <w:adjustRightInd w:val="0"/>
        <w:jc w:val="both"/>
        <w:rPr>
          <w:lang w:val="en-150"/>
        </w:rPr>
      </w:pPr>
    </w:p>
    <w:p w14:paraId="174A4261" w14:textId="7EDB90B0" w:rsidR="00F039F8" w:rsidRPr="00D87DCE" w:rsidRDefault="00A86477" w:rsidP="001B11E0">
      <w:p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>The wheel should be able to be equipped w</w:t>
      </w:r>
      <w:r w:rsidR="001B11E0" w:rsidRPr="00D87DCE">
        <w:rPr>
          <w:lang w:val="en-150"/>
        </w:rPr>
        <w:t>ith a</w:t>
      </w:r>
      <w:r w:rsidRPr="00D87DCE">
        <w:rPr>
          <w:lang w:val="en-150"/>
        </w:rPr>
        <w:t xml:space="preserve"> </w:t>
      </w:r>
      <w:r w:rsidR="001B11E0" w:rsidRPr="00D87DCE">
        <w:rPr>
          <w:lang w:val="en-150"/>
        </w:rPr>
        <w:t>speed drive</w:t>
      </w:r>
      <w:r w:rsidR="0031436F" w:rsidRPr="00D87DCE">
        <w:rPr>
          <w:lang w:val="en-150"/>
        </w:rPr>
        <w:t xml:space="preserve"> option</w:t>
      </w:r>
      <w:r w:rsidR="001B11E0" w:rsidRPr="00D87DCE">
        <w:rPr>
          <w:lang w:val="en-150"/>
        </w:rPr>
        <w:t xml:space="preserve"> which </w:t>
      </w:r>
      <w:r w:rsidRPr="00D87DCE">
        <w:rPr>
          <w:lang w:val="en-150"/>
        </w:rPr>
        <w:t>inhibits</w:t>
      </w:r>
      <w:r w:rsidR="001B11E0" w:rsidRPr="00D87DCE">
        <w:rPr>
          <w:lang w:val="en-150"/>
        </w:rPr>
        <w:t xml:space="preserve"> </w:t>
      </w:r>
      <w:r w:rsidRPr="00D87DCE">
        <w:rPr>
          <w:lang w:val="en-150"/>
        </w:rPr>
        <w:t>ice formation</w:t>
      </w:r>
      <w:r w:rsidR="001B11E0" w:rsidRPr="00D87DCE">
        <w:rPr>
          <w:lang w:val="en-150"/>
        </w:rPr>
        <w:t xml:space="preserve"> on the wheel during the </w:t>
      </w:r>
      <w:r w:rsidRPr="00D87DCE">
        <w:rPr>
          <w:lang w:val="en-150"/>
        </w:rPr>
        <w:t>winter</w:t>
      </w:r>
      <w:r w:rsidR="001B11E0" w:rsidRPr="00D87DCE">
        <w:rPr>
          <w:lang w:val="en-150"/>
        </w:rPr>
        <w:t>.</w:t>
      </w:r>
      <w:r w:rsidRPr="00D87DCE">
        <w:rPr>
          <w:lang w:val="en-150"/>
        </w:rPr>
        <w:t xml:space="preserve"> </w:t>
      </w:r>
      <w:r w:rsidR="001B11E0" w:rsidRPr="00D87DCE">
        <w:rPr>
          <w:lang w:val="en-150"/>
        </w:rPr>
        <w:t xml:space="preserve">The speed drive </w:t>
      </w:r>
      <w:r w:rsidR="0031436F" w:rsidRPr="00D87DCE">
        <w:rPr>
          <w:lang w:val="en-150"/>
        </w:rPr>
        <w:t>should be</w:t>
      </w:r>
      <w:r w:rsidR="00F039F8" w:rsidRPr="00D87DCE">
        <w:rPr>
          <w:lang w:val="en-150"/>
        </w:rPr>
        <w:t xml:space="preserve"> fitted on all units that are expected to </w:t>
      </w:r>
      <w:r w:rsidR="00C0754A" w:rsidRPr="00D87DCE">
        <w:rPr>
          <w:lang w:val="en-150"/>
        </w:rPr>
        <w:t xml:space="preserve">handle air streams with air temperature lower than 1 °C or </w:t>
      </w:r>
      <w:r w:rsidR="00822227" w:rsidRPr="00D87DCE">
        <w:rPr>
          <w:lang w:val="en-150"/>
        </w:rPr>
        <w:t xml:space="preserve">rotary </w:t>
      </w:r>
      <w:r w:rsidR="00C0754A" w:rsidRPr="00D87DCE">
        <w:rPr>
          <w:lang w:val="en-150"/>
        </w:rPr>
        <w:t>wheels that are expected to have a mean surface temperature of less than 3 °C.</w:t>
      </w:r>
    </w:p>
    <w:p w14:paraId="484AB649" w14:textId="753FDC38" w:rsidR="00822227" w:rsidRPr="00D87DCE" w:rsidRDefault="00822227" w:rsidP="001B11E0">
      <w:pPr>
        <w:autoSpaceDE w:val="0"/>
        <w:autoSpaceDN w:val="0"/>
        <w:adjustRightInd w:val="0"/>
        <w:jc w:val="both"/>
        <w:rPr>
          <w:lang w:val="en-150"/>
        </w:rPr>
      </w:pPr>
    </w:p>
    <w:p w14:paraId="2D0B8C6C" w14:textId="77777777" w:rsidR="0081525E" w:rsidRPr="00D87DCE" w:rsidRDefault="00012D3A" w:rsidP="0044037C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Economizer</w:t>
      </w:r>
    </w:p>
    <w:p w14:paraId="289FEDFB" w14:textId="00D15DCF" w:rsidR="00E36DF9" w:rsidRPr="00D87DCE" w:rsidRDefault="0081525E" w:rsidP="00E36DF9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Units should be able to be equipped with </w:t>
      </w:r>
      <w:r w:rsidR="0044037C" w:rsidRPr="00D87DCE">
        <w:rPr>
          <w:rFonts w:cs="Arial"/>
          <w:snapToGrid w:val="0"/>
          <w:color w:val="000000"/>
          <w:lang w:val="en-150"/>
        </w:rPr>
        <w:t>economizer</w:t>
      </w:r>
      <w:r w:rsidRPr="00D87DCE">
        <w:rPr>
          <w:rFonts w:cs="Arial"/>
          <w:snapToGrid w:val="0"/>
          <w:color w:val="000000"/>
          <w:lang w:val="en-150"/>
        </w:rPr>
        <w:t xml:space="preserve"> to</w:t>
      </w:r>
      <w:r w:rsidR="0044037C" w:rsidRPr="00D87DCE">
        <w:rPr>
          <w:rFonts w:cs="Arial"/>
          <w:snapToGrid w:val="0"/>
          <w:color w:val="000000"/>
          <w:lang w:val="en-150"/>
        </w:rPr>
        <w:t xml:space="preserve"> allow 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for exploitation </w:t>
      </w:r>
      <w:r w:rsidR="0044037C" w:rsidRPr="00D87DCE">
        <w:rPr>
          <w:rFonts w:cs="Arial"/>
          <w:snapToGrid w:val="0"/>
          <w:color w:val="000000"/>
          <w:lang w:val="en-150"/>
        </w:rPr>
        <w:t xml:space="preserve">of 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favourable </w:t>
      </w:r>
      <w:r w:rsidR="0044037C" w:rsidRPr="00D87DCE">
        <w:rPr>
          <w:rFonts w:cs="Arial"/>
          <w:snapToGrid w:val="0"/>
          <w:color w:val="000000"/>
          <w:lang w:val="en-150"/>
        </w:rPr>
        <w:t xml:space="preserve">outdoor air conditions. </w:t>
      </w:r>
      <w:r w:rsidR="00E36DF9" w:rsidRPr="00D87DCE">
        <w:rPr>
          <w:rFonts w:cs="Arial"/>
          <w:snapToGrid w:val="0"/>
          <w:color w:val="000000"/>
          <w:lang w:val="en-150"/>
        </w:rPr>
        <w:t>With proper use of the economizer, coil capacity may be reduced</w:t>
      </w:r>
      <w:r w:rsidR="0044037C" w:rsidRPr="00D87DCE">
        <w:rPr>
          <w:rFonts w:cs="Arial"/>
          <w:snapToGrid w:val="0"/>
          <w:color w:val="000000"/>
          <w:lang w:val="en-150"/>
        </w:rPr>
        <w:t>.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 Dampers should be available to regulate t</w:t>
      </w:r>
      <w:r w:rsidR="0044037C" w:rsidRPr="00D87DCE">
        <w:rPr>
          <w:rFonts w:cs="Arial"/>
          <w:snapToGrid w:val="0"/>
          <w:color w:val="000000"/>
          <w:lang w:val="en-150"/>
        </w:rPr>
        <w:t xml:space="preserve">he percentage of outdoor air </w:t>
      </w:r>
      <w:r w:rsidR="00E36DF9" w:rsidRPr="00D87DCE">
        <w:rPr>
          <w:rFonts w:cs="Arial"/>
          <w:snapToGrid w:val="0"/>
          <w:color w:val="000000"/>
          <w:lang w:val="en-150"/>
        </w:rPr>
        <w:t>flow (</w:t>
      </w:r>
      <w:r w:rsidR="0044037C" w:rsidRPr="00D87DCE">
        <w:rPr>
          <w:rFonts w:cs="Arial"/>
          <w:snapToGrid w:val="0"/>
          <w:color w:val="000000"/>
          <w:lang w:val="en-150"/>
        </w:rPr>
        <w:t xml:space="preserve">0% </w:t>
      </w:r>
      <w:r w:rsidR="00E36DF9" w:rsidRPr="00D87DCE">
        <w:rPr>
          <w:rFonts w:cs="Arial"/>
          <w:snapToGrid w:val="0"/>
          <w:color w:val="000000"/>
          <w:lang w:val="en-150"/>
        </w:rPr>
        <w:t>to</w:t>
      </w:r>
      <w:r w:rsidR="0044037C" w:rsidRPr="00D87DCE">
        <w:rPr>
          <w:rFonts w:cs="Arial"/>
          <w:snapToGrid w:val="0"/>
          <w:color w:val="000000"/>
          <w:lang w:val="en-150"/>
        </w:rPr>
        <w:t xml:space="preserve"> 100%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 variation)</w:t>
      </w:r>
      <w:r w:rsidR="0044037C" w:rsidRPr="00D87DCE">
        <w:rPr>
          <w:rFonts w:cs="Arial"/>
          <w:snapToGrid w:val="0"/>
          <w:color w:val="000000"/>
          <w:lang w:val="en-150"/>
        </w:rPr>
        <w:t>.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 E</w:t>
      </w:r>
      <w:r w:rsidR="0044037C" w:rsidRPr="00D87DCE">
        <w:rPr>
          <w:rFonts w:cs="Arial"/>
          <w:snapToGrid w:val="0"/>
          <w:color w:val="000000"/>
          <w:lang w:val="en-150"/>
        </w:rPr>
        <w:t xml:space="preserve">conomizer </w:t>
      </w:r>
      <w:r w:rsidR="00E36DF9" w:rsidRPr="00D87DCE">
        <w:rPr>
          <w:rFonts w:cs="Arial"/>
          <w:snapToGrid w:val="0"/>
          <w:color w:val="000000"/>
          <w:lang w:val="en-150"/>
        </w:rPr>
        <w:t>control</w:t>
      </w:r>
      <w:r w:rsidR="0044037C" w:rsidRPr="00D87DCE">
        <w:rPr>
          <w:rFonts w:cs="Arial"/>
          <w:snapToGrid w:val="0"/>
          <w:color w:val="000000"/>
          <w:lang w:val="en-150"/>
        </w:rPr>
        <w:t xml:space="preserve"> 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should </w:t>
      </w:r>
      <w:r w:rsidR="0044037C" w:rsidRPr="00D87DCE">
        <w:rPr>
          <w:rFonts w:cs="Arial"/>
          <w:snapToGrid w:val="0"/>
          <w:color w:val="000000"/>
          <w:lang w:val="en-150"/>
        </w:rPr>
        <w:t>be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 thermo-enthalpic i.e. economizer should work by comparing </w:t>
      </w:r>
      <w:r w:rsidR="00E42ECC" w:rsidRPr="00D87DCE">
        <w:rPr>
          <w:rFonts w:cs="Arial"/>
          <w:snapToGrid w:val="0"/>
          <w:color w:val="000000"/>
          <w:lang w:val="en-150"/>
        </w:rPr>
        <w:t>requested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 and outdoor air enthalpy and temperature</w:t>
      </w:r>
      <w:r w:rsidR="00E42ECC" w:rsidRPr="00D87DCE">
        <w:rPr>
          <w:rFonts w:cs="Arial"/>
          <w:snapToGrid w:val="0"/>
          <w:color w:val="000000"/>
          <w:lang w:val="en-150"/>
        </w:rPr>
        <w:t xml:space="preserve"> values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. This is the optimum solution as it takes </w:t>
      </w:r>
      <w:r w:rsidR="00E42ECC" w:rsidRPr="00D87DCE">
        <w:rPr>
          <w:rFonts w:cs="Arial"/>
          <w:snapToGrid w:val="0"/>
          <w:color w:val="000000"/>
          <w:lang w:val="en-150"/>
        </w:rPr>
        <w:t>climate variability</w:t>
      </w:r>
      <w:r w:rsidR="00E36DF9" w:rsidRPr="00D87DCE">
        <w:rPr>
          <w:rFonts w:cs="Arial"/>
          <w:snapToGrid w:val="0"/>
          <w:color w:val="000000"/>
          <w:lang w:val="en-150"/>
        </w:rPr>
        <w:t xml:space="preserve"> into account.</w:t>
      </w:r>
      <w:r w:rsidR="00C1255A" w:rsidRPr="00D87DCE">
        <w:rPr>
          <w:rFonts w:cs="Arial"/>
          <w:snapToGrid w:val="0"/>
          <w:color w:val="000000"/>
          <w:lang w:val="en-150"/>
        </w:rPr>
        <w:t xml:space="preserve"> Thermal and enthalpic economizer control should also be available as alternative options.</w:t>
      </w:r>
      <w:r w:rsidR="009655EF" w:rsidRPr="00D87DCE">
        <w:rPr>
          <w:rFonts w:cs="Arial"/>
          <w:snapToGrid w:val="0"/>
          <w:color w:val="000000"/>
          <w:lang w:val="en-150"/>
        </w:rPr>
        <w:t xml:space="preserve"> Units that are equipped with </w:t>
      </w:r>
      <w:r w:rsidR="00F96C90" w:rsidRPr="00D87DCE">
        <w:rPr>
          <w:rFonts w:cs="Arial"/>
          <w:snapToGrid w:val="0"/>
          <w:color w:val="000000"/>
          <w:lang w:val="en-150"/>
        </w:rPr>
        <w:t>thermoenthalpic or enthalpic economizer control should be equipped with an outdoor air humidity sensor. The sensor is to either be supplied pre-fitted on rooftop unit or installed on another unit of the local network (pLAN).</w:t>
      </w:r>
    </w:p>
    <w:p w14:paraId="7F7CB846" w14:textId="77777777" w:rsidR="00165BD1" w:rsidRPr="00D87DCE" w:rsidRDefault="00165BD1" w:rsidP="00E36DF9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073380D6" w14:textId="6DA8FE97" w:rsidR="00CB63C4" w:rsidRPr="00D87DCE" w:rsidRDefault="00E440C2" w:rsidP="00E36DF9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Supply Fan</w:t>
      </w:r>
    </w:p>
    <w:p w14:paraId="55FB320B" w14:textId="034B3FBB" w:rsidR="00165BD1" w:rsidRPr="00D87DCE" w:rsidRDefault="00165BD1" w:rsidP="00157F41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Direct-drive plug fans driven by EC motors with </w:t>
      </w:r>
      <w:r w:rsidR="000C4A7B" w:rsidRPr="00D87DCE">
        <w:rPr>
          <w:rFonts w:cs="Arial"/>
          <w:snapToGrid w:val="0"/>
          <w:color w:val="000000"/>
          <w:lang w:val="en-150"/>
        </w:rPr>
        <w:t xml:space="preserve">built-in </w:t>
      </w:r>
      <w:r w:rsidRPr="00D87DCE">
        <w:rPr>
          <w:rFonts w:cs="Arial"/>
          <w:snapToGrid w:val="0"/>
          <w:color w:val="000000"/>
          <w:lang w:val="en-150"/>
        </w:rPr>
        <w:t>variable speed control. Fan selection should be optimised based on designer-specified fan operating conditions. Range of fans to satisfy all pressure settings should be available.</w:t>
      </w:r>
    </w:p>
    <w:p w14:paraId="5B03C8D7" w14:textId="25EFEB65" w:rsidR="00157F41" w:rsidRPr="00D87DCE" w:rsidRDefault="00157F41" w:rsidP="00E36DF9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</w:p>
    <w:p w14:paraId="57030B13" w14:textId="203C2DA9" w:rsidR="00DA4A3B" w:rsidRPr="00D87DCE" w:rsidRDefault="004724BB" w:rsidP="00DA4A3B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Condenser</w:t>
      </w:r>
      <w:r w:rsidR="00DA4A3B" w:rsidRPr="00D87DCE">
        <w:rPr>
          <w:rFonts w:cs="Arial"/>
          <w:i/>
          <w:snapToGrid w:val="0"/>
          <w:color w:val="000000"/>
          <w:lang w:val="en-150"/>
        </w:rPr>
        <w:t xml:space="preserve"> Fan</w:t>
      </w:r>
    </w:p>
    <w:p w14:paraId="7404DE72" w14:textId="241A8889" w:rsidR="00C831D9" w:rsidRPr="00D87DCE" w:rsidRDefault="000C4A7B" w:rsidP="00DA4A3B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 xml:space="preserve">Outdoor fan </w:t>
      </w:r>
      <w:r w:rsidR="00C831D9" w:rsidRPr="00D87DCE">
        <w:rPr>
          <w:rFonts w:cs="Arial"/>
          <w:snapToGrid w:val="0"/>
          <w:color w:val="000000"/>
          <w:lang w:val="en-150"/>
        </w:rPr>
        <w:t>options:</w:t>
      </w:r>
    </w:p>
    <w:p w14:paraId="31E7F2D5" w14:textId="573C5DBE" w:rsidR="00C831D9" w:rsidRPr="00D87DCE" w:rsidRDefault="00C831D9" w:rsidP="00CB3B9A">
      <w:pPr>
        <w:pStyle w:val="ListParagraph"/>
        <w:widowControl w:val="0"/>
        <w:numPr>
          <w:ilvl w:val="0"/>
          <w:numId w:val="10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T</w:t>
      </w:r>
      <w:r w:rsidR="00DA4A3B" w:rsidRPr="00D87DCE">
        <w:rPr>
          <w:rFonts w:cs="Arial"/>
          <w:snapToGrid w:val="0"/>
          <w:color w:val="000000"/>
          <w:lang w:val="en-150"/>
        </w:rPr>
        <w:t>wo-speed direct-driven axial fan(s)</w:t>
      </w:r>
      <w:r w:rsidRPr="00D87DCE">
        <w:rPr>
          <w:rFonts w:cs="Arial"/>
          <w:snapToGrid w:val="0"/>
          <w:color w:val="000000"/>
          <w:lang w:val="en-150"/>
        </w:rPr>
        <w:t>. Watertight motor class F, IP54 and internal thermal protection.</w:t>
      </w:r>
    </w:p>
    <w:p w14:paraId="18192324" w14:textId="5218C840" w:rsidR="00C831D9" w:rsidRPr="00D87DCE" w:rsidRDefault="00C831D9" w:rsidP="00CB3B9A">
      <w:pPr>
        <w:pStyle w:val="ListParagraph"/>
        <w:widowControl w:val="0"/>
        <w:numPr>
          <w:ilvl w:val="0"/>
          <w:numId w:val="10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Electronic axial fan(s) driven by EC motor.</w:t>
      </w:r>
    </w:p>
    <w:p w14:paraId="337ED63A" w14:textId="77777777" w:rsidR="00C831D9" w:rsidRPr="00D87DCE" w:rsidRDefault="00C831D9" w:rsidP="00DA4A3B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2ACCB351" w14:textId="1CB9C353" w:rsidR="00DA4A3B" w:rsidRPr="00D87DCE" w:rsidRDefault="00C831D9" w:rsidP="00DA4A3B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All fans should have their propellers d</w:t>
      </w:r>
      <w:r w:rsidR="00DA4A3B" w:rsidRPr="00D87DCE">
        <w:rPr>
          <w:rFonts w:cs="Arial"/>
          <w:snapToGrid w:val="0"/>
          <w:color w:val="000000"/>
          <w:lang w:val="en-150"/>
        </w:rPr>
        <w:t>ynamically</w:t>
      </w:r>
      <w:r w:rsidRPr="00D87DCE">
        <w:rPr>
          <w:rFonts w:cs="Arial"/>
          <w:snapToGrid w:val="0"/>
          <w:color w:val="000000"/>
          <w:lang w:val="en-150"/>
        </w:rPr>
        <w:t xml:space="preserve"> balanced. Protective grilles should be fitted on all fan propellers to avoid human injury and component damage.</w:t>
      </w:r>
    </w:p>
    <w:p w14:paraId="1D86F922" w14:textId="77777777" w:rsidR="009A2FBA" w:rsidRPr="00D87DCE" w:rsidRDefault="009A2FBA" w:rsidP="00DA4A3B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002643C8" w14:textId="77777777" w:rsidR="00DA4A3B" w:rsidRPr="00D87DCE" w:rsidRDefault="00DA4A3B" w:rsidP="00E36DF9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</w:p>
    <w:p w14:paraId="3B13C3E2" w14:textId="091BB762" w:rsidR="008B068D" w:rsidRPr="00D87DCE" w:rsidRDefault="008B068D" w:rsidP="00E36DF9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lastRenderedPageBreak/>
        <w:t>Return Fan</w:t>
      </w:r>
    </w:p>
    <w:p w14:paraId="5FA259A6" w14:textId="3F9F4573" w:rsidR="00EB23A4" w:rsidRPr="00D87DCE" w:rsidRDefault="00EB23A4" w:rsidP="00EB23A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Return fan options:</w:t>
      </w:r>
    </w:p>
    <w:p w14:paraId="33646090" w14:textId="1A8B0829" w:rsidR="008B068D" w:rsidRPr="00D87DCE" w:rsidRDefault="00DA4A3B" w:rsidP="00CB3B9A">
      <w:pPr>
        <w:pStyle w:val="ListParagraph"/>
        <w:widowControl w:val="0"/>
        <w:numPr>
          <w:ilvl w:val="0"/>
          <w:numId w:val="11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Centrifugal return fan</w:t>
      </w:r>
      <w:r w:rsidR="008B068D" w:rsidRPr="00D87DCE">
        <w:rPr>
          <w:rFonts w:cs="Arial"/>
          <w:snapToGrid w:val="0"/>
          <w:color w:val="000000"/>
          <w:lang w:val="en-150"/>
        </w:rPr>
        <w:t xml:space="preserve"> </w:t>
      </w:r>
      <w:r w:rsidR="00EB23A4" w:rsidRPr="00D87DCE">
        <w:rPr>
          <w:rFonts w:cs="Arial"/>
          <w:snapToGrid w:val="0"/>
          <w:color w:val="000000"/>
          <w:lang w:val="en-150"/>
        </w:rPr>
        <w:t>equipped with</w:t>
      </w:r>
      <w:r w:rsidR="008B068D" w:rsidRPr="00D87DCE">
        <w:rPr>
          <w:rFonts w:cs="Arial"/>
          <w:snapToGrid w:val="0"/>
          <w:color w:val="000000"/>
          <w:lang w:val="en-150"/>
        </w:rPr>
        <w:t xml:space="preserve"> pulleys and belts. Electric motor </w:t>
      </w:r>
      <w:r w:rsidR="00A0278D" w:rsidRPr="00D87DCE">
        <w:rPr>
          <w:rFonts w:cs="Arial"/>
          <w:snapToGrid w:val="0"/>
          <w:color w:val="000000"/>
          <w:lang w:val="en-150"/>
        </w:rPr>
        <w:t>equipped with</w:t>
      </w:r>
      <w:r w:rsidR="008B068D" w:rsidRPr="00D87DCE">
        <w:rPr>
          <w:rFonts w:cs="Arial"/>
          <w:snapToGrid w:val="0"/>
          <w:color w:val="000000"/>
          <w:lang w:val="en-150"/>
        </w:rPr>
        <w:t xml:space="preserve"> tensioner, class F, IP55 and internal thermal</w:t>
      </w:r>
      <w:r w:rsidR="00EB23A4" w:rsidRPr="00D87DCE">
        <w:rPr>
          <w:rFonts w:cs="Arial"/>
          <w:snapToGrid w:val="0"/>
          <w:color w:val="000000"/>
          <w:lang w:val="en-150"/>
        </w:rPr>
        <w:t xml:space="preserve"> </w:t>
      </w:r>
      <w:r w:rsidR="008B068D" w:rsidRPr="00D87DCE">
        <w:rPr>
          <w:rFonts w:cs="Arial"/>
          <w:snapToGrid w:val="0"/>
          <w:color w:val="000000"/>
          <w:lang w:val="en-150"/>
        </w:rPr>
        <w:t>protection.</w:t>
      </w:r>
      <w:r w:rsidR="000B364B" w:rsidRPr="00D87DCE">
        <w:rPr>
          <w:rFonts w:cs="Arial"/>
          <w:snapToGrid w:val="0"/>
          <w:color w:val="000000"/>
          <w:lang w:val="en-150"/>
        </w:rPr>
        <w:t xml:space="preserve"> </w:t>
      </w:r>
      <w:r w:rsidR="00A0278D" w:rsidRPr="00D87DCE">
        <w:rPr>
          <w:rFonts w:cs="Arial"/>
          <w:snapToGrid w:val="0"/>
          <w:color w:val="000000"/>
          <w:lang w:val="en-150"/>
        </w:rPr>
        <w:t>Fan to be equipped with front-curved blade impeller turbine</w:t>
      </w:r>
      <w:r w:rsidR="008B068D" w:rsidRPr="00D87DCE">
        <w:rPr>
          <w:rFonts w:cs="Arial"/>
          <w:snapToGrid w:val="0"/>
          <w:color w:val="000000"/>
          <w:lang w:val="en-150"/>
        </w:rPr>
        <w:t>.</w:t>
      </w:r>
      <w:r w:rsidRPr="00D87DCE">
        <w:rPr>
          <w:rFonts w:cs="Arial"/>
          <w:snapToGrid w:val="0"/>
          <w:color w:val="000000"/>
          <w:lang w:val="en-150"/>
        </w:rPr>
        <w:t xml:space="preserve"> </w:t>
      </w:r>
      <w:r w:rsidR="00A0278D" w:rsidRPr="00D87DCE">
        <w:rPr>
          <w:rFonts w:cs="Arial"/>
          <w:snapToGrid w:val="0"/>
          <w:color w:val="000000"/>
          <w:lang w:val="en-150"/>
        </w:rPr>
        <w:t>Fan to be mounted on g</w:t>
      </w:r>
      <w:r w:rsidR="008B068D" w:rsidRPr="00D87DCE">
        <w:rPr>
          <w:rFonts w:cs="Arial"/>
          <w:snapToGrid w:val="0"/>
          <w:color w:val="000000"/>
          <w:lang w:val="en-150"/>
        </w:rPr>
        <w:t>reased spherical bearings</w:t>
      </w:r>
      <w:r w:rsidR="00A0278D" w:rsidRPr="00D87DCE">
        <w:rPr>
          <w:rFonts w:cs="Arial"/>
          <w:snapToGrid w:val="0"/>
          <w:color w:val="000000"/>
          <w:lang w:val="en-150"/>
        </w:rPr>
        <w:t>.</w:t>
      </w:r>
    </w:p>
    <w:p w14:paraId="03B824C5" w14:textId="09B05457" w:rsidR="000B364B" w:rsidRPr="00D87DCE" w:rsidRDefault="000B364B" w:rsidP="00CB3B9A">
      <w:pPr>
        <w:pStyle w:val="ListParagraph"/>
        <w:widowControl w:val="0"/>
        <w:numPr>
          <w:ilvl w:val="0"/>
          <w:numId w:val="11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Direct-drive plug fan driven by EC motor with built-in variable speed control.</w:t>
      </w:r>
    </w:p>
    <w:p w14:paraId="1E30F84F" w14:textId="5E1CBC45" w:rsidR="002E6487" w:rsidRPr="00D87DCE" w:rsidRDefault="002E6487" w:rsidP="00E36DF9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4711342C" w14:textId="77777777" w:rsidR="00D57572" w:rsidRPr="00D87DCE" w:rsidRDefault="00D57572" w:rsidP="00D57572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Electrical cabinet</w:t>
      </w:r>
    </w:p>
    <w:p w14:paraId="6AE11C8F" w14:textId="6395910C" w:rsidR="0094569A" w:rsidRPr="00D87DCE" w:rsidRDefault="00D57572" w:rsidP="00D57572">
      <w:p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 xml:space="preserve">Complete and fully </w:t>
      </w:r>
      <w:r w:rsidR="008D042E" w:rsidRPr="00D87DCE">
        <w:rPr>
          <w:lang w:val="en-150"/>
        </w:rPr>
        <w:t>pre-</w:t>
      </w:r>
      <w:r w:rsidRPr="00D87DCE">
        <w:rPr>
          <w:lang w:val="en-150"/>
        </w:rPr>
        <w:t>wired electrical cabinet</w:t>
      </w:r>
      <w:r w:rsidR="00462334" w:rsidRPr="00D87DCE">
        <w:rPr>
          <w:lang w:val="en-150"/>
        </w:rPr>
        <w:t xml:space="preserve"> to be available on all units</w:t>
      </w:r>
      <w:r w:rsidRPr="00D87DCE">
        <w:rPr>
          <w:lang w:val="en-150"/>
        </w:rPr>
        <w:t xml:space="preserve">. </w:t>
      </w:r>
      <w:r w:rsidR="0094569A" w:rsidRPr="00D87DCE">
        <w:rPr>
          <w:lang w:val="en-150"/>
        </w:rPr>
        <w:t xml:space="preserve">Electrical cabinet </w:t>
      </w:r>
      <w:r w:rsidR="00DD1AB8" w:rsidRPr="00D87DCE">
        <w:rPr>
          <w:lang w:val="en-150"/>
        </w:rPr>
        <w:t>minimum features listed below:</w:t>
      </w:r>
    </w:p>
    <w:p w14:paraId="68F147D8" w14:textId="77777777" w:rsidR="00BC3ED0" w:rsidRPr="00D87DCE" w:rsidRDefault="00462334" w:rsidP="00CB3B9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 xml:space="preserve">Electrical cabinet to </w:t>
      </w:r>
      <w:r w:rsidR="00DD1AB8" w:rsidRPr="00D87DCE">
        <w:rPr>
          <w:lang w:val="en-150"/>
        </w:rPr>
        <w:t>be equipped with</w:t>
      </w:r>
      <w:r w:rsidRPr="00D87DCE">
        <w:rPr>
          <w:lang w:val="en-150"/>
        </w:rPr>
        <w:t xml:space="preserve"> i</w:t>
      </w:r>
      <w:r w:rsidR="00D57572" w:rsidRPr="00D87DCE">
        <w:rPr>
          <w:lang w:val="en-150"/>
        </w:rPr>
        <w:t>nsulated access</w:t>
      </w:r>
      <w:r w:rsidR="008D042E" w:rsidRPr="00D87DCE">
        <w:rPr>
          <w:lang w:val="en-150"/>
        </w:rPr>
        <w:t xml:space="preserve"> </w:t>
      </w:r>
      <w:r w:rsidR="00D57572" w:rsidRPr="00D87DCE">
        <w:rPr>
          <w:lang w:val="en-150"/>
        </w:rPr>
        <w:t>door to prevent condensation.</w:t>
      </w:r>
    </w:p>
    <w:p w14:paraId="2211B7A9" w14:textId="39E6E87B" w:rsidR="00595CEF" w:rsidRPr="00D87DCE" w:rsidRDefault="00BC3ED0" w:rsidP="00CB3B9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 xml:space="preserve">Capacity to </w:t>
      </w:r>
      <w:r w:rsidR="00D21DFE" w:rsidRPr="00D87DCE">
        <w:rPr>
          <w:lang w:val="en-150"/>
        </w:rPr>
        <w:t>force-ventilate e</w:t>
      </w:r>
      <w:r w:rsidRPr="00D87DCE">
        <w:rPr>
          <w:lang w:val="en-150"/>
        </w:rPr>
        <w:t>lectrical cabinet</w:t>
      </w:r>
      <w:r w:rsidR="00D57572" w:rsidRPr="00D87DCE">
        <w:rPr>
          <w:lang w:val="en-150"/>
        </w:rPr>
        <w:t xml:space="preserve">. </w:t>
      </w:r>
    </w:p>
    <w:p w14:paraId="110470E2" w14:textId="2082097A" w:rsidR="00D57572" w:rsidRPr="00D87DCE" w:rsidRDefault="00D57572" w:rsidP="00CB3B9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IP54</w:t>
      </w:r>
      <w:r w:rsidR="00D21DFE" w:rsidRPr="00D87DCE">
        <w:rPr>
          <w:lang w:val="en-150"/>
        </w:rPr>
        <w:t xml:space="preserve"> Protection</w:t>
      </w:r>
      <w:r w:rsidRPr="00D87DCE">
        <w:rPr>
          <w:lang w:val="en-150"/>
        </w:rPr>
        <w:t>.</w:t>
      </w:r>
    </w:p>
    <w:p w14:paraId="16F9455D" w14:textId="5C642FEF" w:rsidR="00D57572" w:rsidRPr="00D87DCE" w:rsidRDefault="00D21DFE" w:rsidP="00CB3B9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Wire n</w:t>
      </w:r>
      <w:r w:rsidR="00D57572" w:rsidRPr="00D87DCE">
        <w:rPr>
          <w:lang w:val="en-150"/>
        </w:rPr>
        <w:t xml:space="preserve">umeration and identification of components. </w:t>
      </w:r>
      <w:r w:rsidRPr="00D87DCE">
        <w:rPr>
          <w:lang w:val="en-150"/>
        </w:rPr>
        <w:t>This is to simplify connection tracing and diagnostic tests.</w:t>
      </w:r>
    </w:p>
    <w:p w14:paraId="73E6C3B1" w14:textId="52D85862" w:rsidR="00D57572" w:rsidRPr="00D87DCE" w:rsidRDefault="00D57572" w:rsidP="00CB3B9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 xml:space="preserve">Hinges </w:t>
      </w:r>
      <w:r w:rsidR="00D21DFE" w:rsidRPr="00D87DCE">
        <w:rPr>
          <w:lang w:val="en-150"/>
        </w:rPr>
        <w:t>and</w:t>
      </w:r>
      <w:r w:rsidRPr="00D87DCE">
        <w:rPr>
          <w:lang w:val="en-150"/>
        </w:rPr>
        <w:t xml:space="preserve"> quarter-turn latches on removable access door.</w:t>
      </w:r>
    </w:p>
    <w:p w14:paraId="76EE655E" w14:textId="7632D5BA" w:rsidR="00D57572" w:rsidRPr="00D87DCE" w:rsidRDefault="00D57572" w:rsidP="00CB3B9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 xml:space="preserve">Electrical power supply </w:t>
      </w:r>
      <w:r w:rsidR="00D21DFE" w:rsidRPr="00D87DCE">
        <w:rPr>
          <w:lang w:val="en-150"/>
        </w:rPr>
        <w:t>(</w:t>
      </w:r>
      <w:r w:rsidRPr="00D87DCE">
        <w:rPr>
          <w:lang w:val="en-150"/>
        </w:rPr>
        <w:t>with neutral</w:t>
      </w:r>
      <w:r w:rsidR="00D21DFE" w:rsidRPr="00D87DCE">
        <w:rPr>
          <w:lang w:val="en-150"/>
        </w:rPr>
        <w:t>)</w:t>
      </w:r>
      <w:r w:rsidRPr="00D87DCE">
        <w:rPr>
          <w:lang w:val="en-150"/>
        </w:rPr>
        <w:t>.</w:t>
      </w:r>
    </w:p>
    <w:p w14:paraId="32B3C1F5" w14:textId="77777777" w:rsidR="00D57572" w:rsidRPr="00D87DCE" w:rsidRDefault="00D57572" w:rsidP="00CB3B9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Main ground connection.</w:t>
      </w:r>
    </w:p>
    <w:p w14:paraId="3524A2C1" w14:textId="1CBF8745" w:rsidR="00D57572" w:rsidRPr="00D87DCE" w:rsidRDefault="00D57572" w:rsidP="00CB3B9A">
      <w:pPr>
        <w:pStyle w:val="ListParagraph"/>
        <w:numPr>
          <w:ilvl w:val="0"/>
          <w:numId w:val="12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Compressor and fan motor contacts</w:t>
      </w:r>
      <w:r w:rsidR="00595CEF" w:rsidRPr="00D87DCE">
        <w:rPr>
          <w:lang w:val="en-150"/>
        </w:rPr>
        <w:t>.</w:t>
      </w:r>
    </w:p>
    <w:p w14:paraId="1FDCAC70" w14:textId="52CCDE89" w:rsidR="00C83B82" w:rsidRPr="00D87DCE" w:rsidRDefault="00C83B82" w:rsidP="00C83B82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1881FFBF" w14:textId="396B48FA" w:rsidR="00595CEF" w:rsidRPr="00D87DCE" w:rsidRDefault="00595CEF" w:rsidP="00C83B82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Protection Systems</w:t>
      </w:r>
    </w:p>
    <w:p w14:paraId="63DB670D" w14:textId="46FBEEA3" w:rsidR="00E24E6F" w:rsidRPr="00D87DCE" w:rsidRDefault="00E24E6F" w:rsidP="00C83B82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The following protection systems/mechanisms should be available:</w:t>
      </w:r>
    </w:p>
    <w:p w14:paraId="6FD00D5E" w14:textId="22D95B87" w:rsidR="00C83B82" w:rsidRPr="00D87DCE" w:rsidRDefault="00C83B82" w:rsidP="00CB3B9A">
      <w:pPr>
        <w:pStyle w:val="ListParagraph"/>
        <w:widowControl w:val="0"/>
        <w:numPr>
          <w:ilvl w:val="0"/>
          <w:numId w:val="1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High pressure</w:t>
      </w:r>
      <w:r w:rsidR="00E24E6F" w:rsidRPr="00D87DCE">
        <w:rPr>
          <w:rFonts w:cs="Arial"/>
          <w:snapToGrid w:val="0"/>
          <w:color w:val="000000"/>
          <w:lang w:val="en-150"/>
        </w:rPr>
        <w:t xml:space="preserve"> switches.</w:t>
      </w:r>
    </w:p>
    <w:p w14:paraId="1B9DB055" w14:textId="6FA48BA1" w:rsidR="00C83B82" w:rsidRPr="00D87DCE" w:rsidRDefault="00595CEF" w:rsidP="00CB3B9A">
      <w:pPr>
        <w:pStyle w:val="ListParagraph"/>
        <w:widowControl w:val="0"/>
        <w:numPr>
          <w:ilvl w:val="0"/>
          <w:numId w:val="1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High- and low-pressure</w:t>
      </w:r>
      <w:r w:rsidR="00C83B82" w:rsidRPr="00D87DCE">
        <w:rPr>
          <w:rFonts w:cs="Arial"/>
          <w:snapToGrid w:val="0"/>
          <w:color w:val="000000"/>
          <w:lang w:val="en-150"/>
        </w:rPr>
        <w:t xml:space="preserve"> transducers.</w:t>
      </w:r>
    </w:p>
    <w:p w14:paraId="0B8276FD" w14:textId="2E2EA362" w:rsidR="00C83B82" w:rsidRPr="00D87DCE" w:rsidRDefault="00C83B82" w:rsidP="00CB3B9A">
      <w:pPr>
        <w:pStyle w:val="ListParagraph"/>
        <w:widowControl w:val="0"/>
        <w:numPr>
          <w:ilvl w:val="0"/>
          <w:numId w:val="1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Compressor discharge temperature control.</w:t>
      </w:r>
    </w:p>
    <w:p w14:paraId="271B6DAD" w14:textId="583B82CA" w:rsidR="00C83B82" w:rsidRPr="00D87DCE" w:rsidRDefault="00C83B82" w:rsidP="00CB3B9A">
      <w:pPr>
        <w:pStyle w:val="ListParagraph"/>
        <w:widowControl w:val="0"/>
        <w:numPr>
          <w:ilvl w:val="0"/>
          <w:numId w:val="1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Main door switch.</w:t>
      </w:r>
    </w:p>
    <w:p w14:paraId="42FE06E8" w14:textId="3C40C2A6" w:rsidR="00836AAD" w:rsidRPr="00D87DCE" w:rsidRDefault="00595CEF" w:rsidP="00CB3B9A">
      <w:pPr>
        <w:pStyle w:val="ListParagraph"/>
        <w:widowControl w:val="0"/>
        <w:numPr>
          <w:ilvl w:val="0"/>
          <w:numId w:val="1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Magneto-thermic</w:t>
      </w:r>
      <w:r w:rsidR="00C83B82" w:rsidRPr="00D87DCE">
        <w:rPr>
          <w:rFonts w:cs="Arial"/>
          <w:snapToGrid w:val="0"/>
          <w:color w:val="000000"/>
          <w:lang w:val="en-150"/>
        </w:rPr>
        <w:t xml:space="preserve"> protection switches for the power line of</w:t>
      </w:r>
      <w:r w:rsidRPr="00D87DCE">
        <w:rPr>
          <w:rFonts w:cs="Arial"/>
          <w:snapToGrid w:val="0"/>
          <w:color w:val="000000"/>
          <w:lang w:val="en-150"/>
        </w:rPr>
        <w:t xml:space="preserve"> </w:t>
      </w:r>
      <w:r w:rsidR="00C83B82" w:rsidRPr="00D87DCE">
        <w:rPr>
          <w:rFonts w:cs="Arial"/>
          <w:snapToGrid w:val="0"/>
          <w:color w:val="000000"/>
          <w:lang w:val="en-150"/>
        </w:rPr>
        <w:t>compressors and fan motors.</w:t>
      </w:r>
    </w:p>
    <w:p w14:paraId="0D50FBC5" w14:textId="74BBCC52" w:rsidR="00D41AEA" w:rsidRPr="00D87DCE" w:rsidRDefault="00C83B82" w:rsidP="00CB3B9A">
      <w:pPr>
        <w:pStyle w:val="ListParagraph"/>
        <w:widowControl w:val="0"/>
        <w:numPr>
          <w:ilvl w:val="0"/>
          <w:numId w:val="1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150"/>
        </w:rPr>
      </w:pPr>
      <w:r w:rsidRPr="00D87DCE">
        <w:rPr>
          <w:rFonts w:cs="Arial"/>
          <w:snapToGrid w:val="0"/>
          <w:color w:val="000000"/>
          <w:lang w:val="en-150"/>
        </w:rPr>
        <w:t>Automatic switch in the control circuit.</w:t>
      </w:r>
    </w:p>
    <w:p w14:paraId="639A62B1" w14:textId="5E909A3C" w:rsidR="003027E1" w:rsidRPr="00D87DCE" w:rsidRDefault="003027E1" w:rsidP="003027E1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54437176" w14:textId="77777777" w:rsidR="003027E1" w:rsidRPr="00D87DCE" w:rsidRDefault="003027E1" w:rsidP="00086E4D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Pre-assembled roofcurb</w:t>
      </w:r>
    </w:p>
    <w:p w14:paraId="37DBD05F" w14:textId="11C6B91C" w:rsidR="003027E1" w:rsidRPr="00D87DCE" w:rsidRDefault="00C20DC0" w:rsidP="003027E1">
      <w:p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>“Standard” unit arrangements to be</w:t>
      </w:r>
      <w:r w:rsidR="003027E1" w:rsidRPr="00D87DCE">
        <w:rPr>
          <w:lang w:val="en-150"/>
        </w:rPr>
        <w:t xml:space="preserve"> </w:t>
      </w:r>
      <w:r w:rsidR="00086E4D" w:rsidRPr="00D87DCE">
        <w:rPr>
          <w:lang w:val="en-150"/>
        </w:rPr>
        <w:t>equipped with</w:t>
      </w:r>
      <w:r w:rsidR="003027E1" w:rsidRPr="00D87DCE">
        <w:rPr>
          <w:lang w:val="en-150"/>
        </w:rPr>
        <w:t xml:space="preserve"> pre-assembl</w:t>
      </w:r>
      <w:r w:rsidR="00086E4D" w:rsidRPr="00D87DCE">
        <w:rPr>
          <w:lang w:val="en-150"/>
        </w:rPr>
        <w:t>ed</w:t>
      </w:r>
      <w:r w:rsidR="003027E1" w:rsidRPr="00D87DCE">
        <w:rPr>
          <w:lang w:val="en-150"/>
        </w:rPr>
        <w:t xml:space="preserve"> roofcurbs </w:t>
      </w:r>
      <w:r w:rsidR="00086E4D" w:rsidRPr="00D87DCE">
        <w:rPr>
          <w:lang w:val="en-150"/>
        </w:rPr>
        <w:t>of</w:t>
      </w:r>
      <w:r w:rsidR="003027E1" w:rsidRPr="00D87DCE">
        <w:rPr>
          <w:lang w:val="en-150"/>
        </w:rPr>
        <w:t xml:space="preserve"> adjustable height, built </w:t>
      </w:r>
      <w:r w:rsidR="00086E4D" w:rsidRPr="00D87DCE">
        <w:rPr>
          <w:lang w:val="en-150"/>
        </w:rPr>
        <w:t>of</w:t>
      </w:r>
      <w:r w:rsidR="003027E1" w:rsidRPr="00D87DCE">
        <w:rPr>
          <w:lang w:val="en-150"/>
        </w:rPr>
        <w:t xml:space="preserve"> galvanised steel </w:t>
      </w:r>
      <w:r w:rsidR="00086E4D" w:rsidRPr="00D87DCE">
        <w:rPr>
          <w:lang w:val="en-150"/>
        </w:rPr>
        <w:t xml:space="preserve">panels </w:t>
      </w:r>
      <w:r w:rsidR="003027E1" w:rsidRPr="00D87DCE">
        <w:rPr>
          <w:lang w:val="en-150"/>
        </w:rPr>
        <w:t>with polyester</w:t>
      </w:r>
      <w:r w:rsidR="00086E4D" w:rsidRPr="00D87DCE">
        <w:rPr>
          <w:lang w:val="en-150"/>
        </w:rPr>
        <w:t xml:space="preserve"> </w:t>
      </w:r>
      <w:r w:rsidR="003027E1" w:rsidRPr="00D87DCE">
        <w:rPr>
          <w:lang w:val="en-150"/>
        </w:rPr>
        <w:t>paint and thermal insulation.</w:t>
      </w:r>
      <w:r w:rsidR="00086E4D" w:rsidRPr="00D87DCE">
        <w:rPr>
          <w:lang w:val="en-150"/>
        </w:rPr>
        <w:t xml:space="preserve"> </w:t>
      </w:r>
      <w:r w:rsidR="003027E1" w:rsidRPr="00D87DCE">
        <w:rPr>
          <w:lang w:val="en-150"/>
        </w:rPr>
        <w:t xml:space="preserve">The levelling system </w:t>
      </w:r>
      <w:r w:rsidR="00086E4D" w:rsidRPr="00D87DCE">
        <w:rPr>
          <w:lang w:val="en-150"/>
        </w:rPr>
        <w:t xml:space="preserve">should be fitted with </w:t>
      </w:r>
      <w:r w:rsidR="003027E1" w:rsidRPr="00D87DCE">
        <w:rPr>
          <w:lang w:val="en-150"/>
        </w:rPr>
        <w:t>angle pieces that allow adjustment</w:t>
      </w:r>
      <w:r w:rsidR="00086E4D" w:rsidRPr="00D87DCE">
        <w:rPr>
          <w:lang w:val="en-150"/>
        </w:rPr>
        <w:t>s to be made along</w:t>
      </w:r>
      <w:r w:rsidR="003027E1" w:rsidRPr="00D87DCE">
        <w:rPr>
          <w:lang w:val="en-150"/>
        </w:rPr>
        <w:t xml:space="preserve"> the X</w:t>
      </w:r>
      <w:r w:rsidRPr="00D87DCE">
        <w:rPr>
          <w:lang w:val="en-150"/>
        </w:rPr>
        <w:t>-</w:t>
      </w:r>
      <w:r w:rsidR="003027E1" w:rsidRPr="00D87DCE">
        <w:rPr>
          <w:lang w:val="en-150"/>
        </w:rPr>
        <w:t xml:space="preserve"> and Y</w:t>
      </w:r>
      <w:r w:rsidRPr="00D87DCE">
        <w:rPr>
          <w:lang w:val="en-150"/>
        </w:rPr>
        <w:t>-</w:t>
      </w:r>
      <w:r w:rsidR="003027E1" w:rsidRPr="00D87DCE">
        <w:rPr>
          <w:lang w:val="en-150"/>
        </w:rPr>
        <w:t xml:space="preserve"> axes.</w:t>
      </w:r>
      <w:r w:rsidR="00086E4D" w:rsidRPr="00D87DCE">
        <w:rPr>
          <w:lang w:val="en-150"/>
        </w:rPr>
        <w:t xml:space="preserve"> “</w:t>
      </w:r>
      <w:r w:rsidR="003027E1" w:rsidRPr="00D87DCE">
        <w:rPr>
          <w:lang w:val="en-150"/>
        </w:rPr>
        <w:t>In-line</w:t>
      </w:r>
      <w:r w:rsidR="00086E4D" w:rsidRPr="00D87DCE">
        <w:rPr>
          <w:lang w:val="en-150"/>
        </w:rPr>
        <w:t>”</w:t>
      </w:r>
      <w:r w:rsidR="003027E1" w:rsidRPr="00D87DCE">
        <w:rPr>
          <w:lang w:val="en-150"/>
        </w:rPr>
        <w:t xml:space="preserve"> </w:t>
      </w:r>
      <w:r w:rsidRPr="00D87DCE">
        <w:rPr>
          <w:lang w:val="en-150"/>
        </w:rPr>
        <w:t xml:space="preserve">unit arrangements to be equipped with a </w:t>
      </w:r>
      <w:r w:rsidR="003027E1" w:rsidRPr="00D87DCE">
        <w:rPr>
          <w:lang w:val="en-150"/>
        </w:rPr>
        <w:t>wide range of adaptation roofcurbs.</w:t>
      </w:r>
    </w:p>
    <w:p w14:paraId="6097FB88" w14:textId="736E43C0" w:rsidR="00F039F8" w:rsidRPr="00D87DCE" w:rsidRDefault="00F039F8" w:rsidP="001B11E0">
      <w:pPr>
        <w:autoSpaceDE w:val="0"/>
        <w:autoSpaceDN w:val="0"/>
        <w:adjustRightInd w:val="0"/>
        <w:jc w:val="both"/>
        <w:rPr>
          <w:lang w:val="en-150"/>
        </w:rPr>
      </w:pPr>
    </w:p>
    <w:p w14:paraId="37964C07" w14:textId="52C4066B" w:rsidR="00E24E6F" w:rsidRPr="00D87DCE" w:rsidRDefault="00E24E6F" w:rsidP="00E24E6F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  <w:r w:rsidRPr="00D87DCE">
        <w:rPr>
          <w:rFonts w:cs="Arial"/>
          <w:i/>
          <w:snapToGrid w:val="0"/>
          <w:color w:val="000000"/>
          <w:lang w:val="en-150"/>
        </w:rPr>
        <w:t>Options</w:t>
      </w:r>
    </w:p>
    <w:p w14:paraId="7354079F" w14:textId="1C8F6607" w:rsidR="00C83B82" w:rsidRPr="00D306AE" w:rsidRDefault="00842A89" w:rsidP="00E24E6F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n-150"/>
        </w:rPr>
      </w:pPr>
      <w:r w:rsidRPr="00D306AE">
        <w:rPr>
          <w:rFonts w:cs="Arial"/>
          <w:i/>
          <w:snapToGrid w:val="0"/>
          <w:color w:val="000000"/>
          <w:u w:val="single"/>
          <w:lang w:val="en-150"/>
        </w:rPr>
        <w:t>Low Ambient Temperature Protection</w:t>
      </w:r>
    </w:p>
    <w:p w14:paraId="62607B53" w14:textId="4F977D1E" w:rsidR="00D72021" w:rsidRPr="00D87DCE" w:rsidRDefault="00D72021" w:rsidP="00C83B82">
      <w:p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 xml:space="preserve">A range of frost protection </w:t>
      </w:r>
      <w:r w:rsidR="00D617D7" w:rsidRPr="00D87DCE">
        <w:rPr>
          <w:lang w:val="en-150"/>
        </w:rPr>
        <w:t>options</w:t>
      </w:r>
      <w:r w:rsidRPr="00D87DCE">
        <w:rPr>
          <w:lang w:val="en-150"/>
        </w:rPr>
        <w:t xml:space="preserve"> should be available for unit</w:t>
      </w:r>
      <w:r w:rsidR="00EE1C3F" w:rsidRPr="00D87DCE">
        <w:rPr>
          <w:lang w:val="en-150"/>
        </w:rPr>
        <w:t>s</w:t>
      </w:r>
      <w:r w:rsidRPr="00D87DCE">
        <w:rPr>
          <w:lang w:val="en-150"/>
        </w:rPr>
        <w:t xml:space="preserve"> operating in low ambient temperature environments.</w:t>
      </w:r>
    </w:p>
    <w:p w14:paraId="3A6B651F" w14:textId="4C73C691" w:rsidR="00C83B82" w:rsidRPr="00D87DCE" w:rsidRDefault="00D617D7" w:rsidP="00CB3B9A">
      <w:pPr>
        <w:pStyle w:val="ListParagraph"/>
        <w:numPr>
          <w:ilvl w:val="0"/>
          <w:numId w:val="14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Frost protection</w:t>
      </w:r>
      <w:r w:rsidR="00D2455D" w:rsidRPr="00D87DCE">
        <w:rPr>
          <w:lang w:val="en-150"/>
        </w:rPr>
        <w:t xml:space="preserve"> option</w:t>
      </w:r>
      <w:r w:rsidRPr="00D87DCE">
        <w:rPr>
          <w:lang w:val="en-150"/>
        </w:rPr>
        <w:t xml:space="preserve"> for outdoor ambient temperatures </w:t>
      </w:r>
      <w:r w:rsidR="00C83B82" w:rsidRPr="00D87DCE">
        <w:rPr>
          <w:lang w:val="en-150"/>
        </w:rPr>
        <w:t>lower than -10</w:t>
      </w:r>
      <w:r w:rsidR="00E24CA3" w:rsidRPr="00D87DCE">
        <w:rPr>
          <w:lang w:val="en-150"/>
        </w:rPr>
        <w:t xml:space="preserve"> </w:t>
      </w:r>
      <w:r w:rsidR="00C83B82" w:rsidRPr="00D87DCE">
        <w:rPr>
          <w:lang w:val="en-150"/>
        </w:rPr>
        <w:t>ºC</w:t>
      </w:r>
      <w:r w:rsidR="00C6171A" w:rsidRPr="00D87DCE">
        <w:rPr>
          <w:lang w:val="en-150"/>
        </w:rPr>
        <w:t xml:space="preserve"> WB</w:t>
      </w:r>
      <w:r w:rsidR="00C83B82" w:rsidRPr="00D87DCE">
        <w:rPr>
          <w:lang w:val="en-150"/>
        </w:rPr>
        <w:t>.</w:t>
      </w:r>
      <w:r w:rsidR="004C4AA0" w:rsidRPr="00D87DCE">
        <w:rPr>
          <w:lang w:val="en-150"/>
        </w:rPr>
        <w:t xml:space="preserve"> </w:t>
      </w:r>
    </w:p>
    <w:p w14:paraId="0ACA76E6" w14:textId="414EB7C2" w:rsidR="00C83B82" w:rsidRPr="00D87DCE" w:rsidRDefault="00C83B82" w:rsidP="0065612B">
      <w:pPr>
        <w:pStyle w:val="ListParagraph"/>
        <w:numPr>
          <w:ilvl w:val="1"/>
          <w:numId w:val="14"/>
        </w:num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 xml:space="preserve">Electrical heater for </w:t>
      </w:r>
      <w:r w:rsidR="004C4AA0" w:rsidRPr="00D87DCE">
        <w:rPr>
          <w:lang w:val="en-150"/>
        </w:rPr>
        <w:t xml:space="preserve">electrical cabinet component </w:t>
      </w:r>
      <w:r w:rsidRPr="00D87DCE">
        <w:rPr>
          <w:lang w:val="en-150"/>
        </w:rPr>
        <w:t>protection.</w:t>
      </w:r>
    </w:p>
    <w:p w14:paraId="14400CA1" w14:textId="368D3D8E" w:rsidR="00C83B82" w:rsidRPr="00D87DCE" w:rsidRDefault="004C4AA0" w:rsidP="0065612B">
      <w:pPr>
        <w:pStyle w:val="ListParagraph"/>
        <w:numPr>
          <w:ilvl w:val="1"/>
          <w:numId w:val="14"/>
        </w:num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>Low temperature protection equipped c</w:t>
      </w:r>
      <w:r w:rsidR="00C83B82" w:rsidRPr="00D87DCE">
        <w:rPr>
          <w:lang w:val="en-150"/>
        </w:rPr>
        <w:t>ompressor.</w:t>
      </w:r>
    </w:p>
    <w:p w14:paraId="637F3794" w14:textId="1151DC21" w:rsidR="005F0111" w:rsidRPr="00D87DCE" w:rsidRDefault="003C3316" w:rsidP="0065612B">
      <w:pPr>
        <w:pStyle w:val="ListParagraph"/>
        <w:numPr>
          <w:ilvl w:val="1"/>
          <w:numId w:val="14"/>
        </w:num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>S</w:t>
      </w:r>
      <w:r w:rsidR="005F0111" w:rsidRPr="00D87DCE">
        <w:rPr>
          <w:lang w:val="en-150"/>
        </w:rPr>
        <w:t>pring shut-off</w:t>
      </w:r>
      <w:r w:rsidR="00D2455D" w:rsidRPr="00D87DCE">
        <w:rPr>
          <w:lang w:val="en-150"/>
        </w:rPr>
        <w:t xml:space="preserve"> equipped</w:t>
      </w:r>
      <w:r w:rsidR="005F0111" w:rsidRPr="00D87DCE">
        <w:rPr>
          <w:lang w:val="en-150"/>
        </w:rPr>
        <w:t xml:space="preserve"> dampers in case of power failure.</w:t>
      </w:r>
    </w:p>
    <w:p w14:paraId="14F266E9" w14:textId="78D53976" w:rsidR="00C83B82" w:rsidRPr="00D87DCE" w:rsidRDefault="00E24CA3" w:rsidP="00CB3B9A">
      <w:pPr>
        <w:pStyle w:val="ListParagraph"/>
        <w:numPr>
          <w:ilvl w:val="0"/>
          <w:numId w:val="14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Frost protection</w:t>
      </w:r>
      <w:r w:rsidR="00D2455D" w:rsidRPr="00D87DCE">
        <w:rPr>
          <w:lang w:val="en-150"/>
        </w:rPr>
        <w:t xml:space="preserve"> option</w:t>
      </w:r>
      <w:r w:rsidRPr="00D87DCE">
        <w:rPr>
          <w:lang w:val="en-150"/>
        </w:rPr>
        <w:t xml:space="preserve"> for outdoor ambient temperatures lower than</w:t>
      </w:r>
      <w:r w:rsidR="00C83B82" w:rsidRPr="00D87DCE">
        <w:rPr>
          <w:lang w:val="en-150"/>
        </w:rPr>
        <w:t xml:space="preserve"> -14</w:t>
      </w:r>
      <w:r w:rsidRPr="00D87DCE">
        <w:rPr>
          <w:lang w:val="en-150"/>
        </w:rPr>
        <w:t xml:space="preserve"> </w:t>
      </w:r>
      <w:r w:rsidR="00C83B82" w:rsidRPr="00D87DCE">
        <w:rPr>
          <w:lang w:val="en-150"/>
        </w:rPr>
        <w:t>ºC</w:t>
      </w:r>
      <w:r w:rsidR="009228CE" w:rsidRPr="00D87DCE">
        <w:rPr>
          <w:lang w:val="en-150"/>
        </w:rPr>
        <w:t xml:space="preserve"> WB</w:t>
      </w:r>
      <w:r w:rsidR="00C83B82" w:rsidRPr="00D87DCE">
        <w:rPr>
          <w:lang w:val="en-150"/>
        </w:rPr>
        <w:t>.</w:t>
      </w:r>
      <w:r w:rsidR="00AC5EA6" w:rsidRPr="00D87DCE">
        <w:rPr>
          <w:lang w:val="en-150"/>
        </w:rPr>
        <w:t xml:space="preserve"> Option features to include:</w:t>
      </w:r>
    </w:p>
    <w:p w14:paraId="6F271C9F" w14:textId="7CD03193" w:rsidR="005F0111" w:rsidRPr="00D87DCE" w:rsidRDefault="005F0111" w:rsidP="0065612B">
      <w:pPr>
        <w:pStyle w:val="ListParagraph"/>
        <w:numPr>
          <w:ilvl w:val="1"/>
          <w:numId w:val="14"/>
        </w:num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>Reinforced electrical heater for electrical cabinet component protection.</w:t>
      </w:r>
    </w:p>
    <w:p w14:paraId="5D5AAA73" w14:textId="4380C1B7" w:rsidR="00A544BE" w:rsidRPr="00D87DCE" w:rsidRDefault="005F0111" w:rsidP="0065612B">
      <w:pPr>
        <w:pStyle w:val="ListParagraph"/>
        <w:numPr>
          <w:ilvl w:val="1"/>
          <w:numId w:val="14"/>
        </w:num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>Electrical heater for</w:t>
      </w:r>
      <w:r w:rsidR="00A544BE" w:rsidRPr="00D87DCE">
        <w:rPr>
          <w:lang w:val="en-150"/>
        </w:rPr>
        <w:t xml:space="preserve"> </w:t>
      </w:r>
      <w:r w:rsidR="00763C13" w:rsidRPr="00D87DCE">
        <w:rPr>
          <w:lang w:val="en-150"/>
        </w:rPr>
        <w:t xml:space="preserve">the </w:t>
      </w:r>
      <w:r w:rsidR="004120DB" w:rsidRPr="00D87DCE">
        <w:rPr>
          <w:lang w:val="en-150"/>
        </w:rPr>
        <w:t xml:space="preserve">anti-frost protection of </w:t>
      </w:r>
      <w:r w:rsidR="00A544BE" w:rsidRPr="00D87DCE">
        <w:rPr>
          <w:lang w:val="en-150"/>
        </w:rPr>
        <w:t>economizer dampers</w:t>
      </w:r>
      <w:r w:rsidR="002119A2" w:rsidRPr="00D87DCE">
        <w:rPr>
          <w:lang w:val="en-150"/>
        </w:rPr>
        <w:t xml:space="preserve"> (if applicable)</w:t>
      </w:r>
      <w:r w:rsidR="00763C13" w:rsidRPr="00D87DCE">
        <w:rPr>
          <w:lang w:val="en-150"/>
        </w:rPr>
        <w:t>.</w:t>
      </w:r>
    </w:p>
    <w:p w14:paraId="7C6DAF2B" w14:textId="6433E004" w:rsidR="005F0111" w:rsidRPr="00D87DCE" w:rsidRDefault="005F0111" w:rsidP="0065612B">
      <w:pPr>
        <w:pStyle w:val="ListParagraph"/>
        <w:numPr>
          <w:ilvl w:val="1"/>
          <w:numId w:val="14"/>
        </w:num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>Gas burner low temperature protective kit (if applicable).</w:t>
      </w:r>
    </w:p>
    <w:p w14:paraId="42D67441" w14:textId="175535DD" w:rsidR="00506128" w:rsidRPr="00D87DCE" w:rsidRDefault="00763C13" w:rsidP="0065612B">
      <w:pPr>
        <w:pStyle w:val="ListParagraph"/>
        <w:numPr>
          <w:ilvl w:val="1"/>
          <w:numId w:val="14"/>
        </w:numPr>
        <w:autoSpaceDE w:val="0"/>
        <w:autoSpaceDN w:val="0"/>
        <w:adjustRightInd w:val="0"/>
        <w:jc w:val="both"/>
        <w:rPr>
          <w:lang w:val="en-150"/>
        </w:rPr>
      </w:pPr>
      <w:r w:rsidRPr="00D87DCE">
        <w:rPr>
          <w:lang w:val="en-150"/>
        </w:rPr>
        <w:t>S</w:t>
      </w:r>
      <w:r w:rsidR="005F0111" w:rsidRPr="00D87DCE">
        <w:rPr>
          <w:lang w:val="en-150"/>
        </w:rPr>
        <w:t xml:space="preserve">pring shut-off </w:t>
      </w:r>
      <w:r w:rsidR="002119A2" w:rsidRPr="00D87DCE">
        <w:rPr>
          <w:lang w:val="en-150"/>
        </w:rPr>
        <w:t xml:space="preserve">equipped </w:t>
      </w:r>
      <w:r w:rsidR="005F0111" w:rsidRPr="00D87DCE">
        <w:rPr>
          <w:lang w:val="en-150"/>
        </w:rPr>
        <w:t>dampers in case of power failure.</w:t>
      </w:r>
    </w:p>
    <w:p w14:paraId="03AD112E" w14:textId="77777777" w:rsidR="003027E1" w:rsidRPr="00D87DCE" w:rsidRDefault="003027E1" w:rsidP="00C83B82">
      <w:pPr>
        <w:autoSpaceDE w:val="0"/>
        <w:autoSpaceDN w:val="0"/>
        <w:adjustRightInd w:val="0"/>
        <w:jc w:val="both"/>
        <w:rPr>
          <w:lang w:val="en-150"/>
        </w:rPr>
      </w:pPr>
    </w:p>
    <w:p w14:paraId="5666C42B" w14:textId="3F366575" w:rsidR="00C83B82" w:rsidRPr="00D87DCE" w:rsidRDefault="00051F00" w:rsidP="00D7202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n-150"/>
        </w:rPr>
      </w:pPr>
      <w:r w:rsidRPr="00D87DCE">
        <w:rPr>
          <w:rFonts w:cs="Arial"/>
          <w:i/>
          <w:snapToGrid w:val="0"/>
          <w:color w:val="000000"/>
          <w:u w:val="single"/>
          <w:lang w:val="en-150"/>
        </w:rPr>
        <w:t>Customised</w:t>
      </w:r>
      <w:r w:rsidR="009370F3" w:rsidRPr="00D87DCE">
        <w:rPr>
          <w:rFonts w:cs="Arial"/>
          <w:i/>
          <w:snapToGrid w:val="0"/>
          <w:color w:val="000000"/>
          <w:u w:val="single"/>
          <w:lang w:val="en-150"/>
        </w:rPr>
        <w:t xml:space="preserve"> Functions</w:t>
      </w:r>
    </w:p>
    <w:p w14:paraId="2061EE41" w14:textId="33F219E4" w:rsidR="00C83B82" w:rsidRPr="00D87DCE" w:rsidRDefault="00AB3A15" w:rsidP="00CB3B9A">
      <w:pPr>
        <w:pStyle w:val="ListParagraph"/>
        <w:numPr>
          <w:ilvl w:val="0"/>
          <w:numId w:val="15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 xml:space="preserve">Air Flow Zoning: </w:t>
      </w:r>
      <w:r w:rsidR="00C83B82" w:rsidRPr="00D87DCE">
        <w:rPr>
          <w:lang w:val="en-150"/>
        </w:rPr>
        <w:t xml:space="preserve">up to </w:t>
      </w:r>
      <w:r w:rsidRPr="00D87DCE">
        <w:rPr>
          <w:lang w:val="en-150"/>
        </w:rPr>
        <w:t>four (</w:t>
      </w:r>
      <w:r w:rsidR="00C83B82" w:rsidRPr="00D87DCE">
        <w:rPr>
          <w:lang w:val="en-150"/>
        </w:rPr>
        <w:t>4</w:t>
      </w:r>
      <w:r w:rsidRPr="00D87DCE">
        <w:rPr>
          <w:lang w:val="en-150"/>
        </w:rPr>
        <w:t>)</w:t>
      </w:r>
      <w:r w:rsidR="00C83B82" w:rsidRPr="00D87DCE">
        <w:rPr>
          <w:lang w:val="en-150"/>
        </w:rPr>
        <w:t xml:space="preserve"> different zones with a minimum</w:t>
      </w:r>
      <w:r w:rsidR="003569BA" w:rsidRPr="00D87DCE">
        <w:rPr>
          <w:lang w:val="en-150"/>
        </w:rPr>
        <w:t xml:space="preserve"> </w:t>
      </w:r>
      <w:r w:rsidR="00C83B82" w:rsidRPr="00D87DCE">
        <w:rPr>
          <w:lang w:val="en-150"/>
        </w:rPr>
        <w:t>air flow</w:t>
      </w:r>
      <w:r w:rsidR="002D1170" w:rsidRPr="00D87DCE">
        <w:rPr>
          <w:lang w:val="en-150"/>
        </w:rPr>
        <w:t xml:space="preserve"> rate </w:t>
      </w:r>
      <w:r w:rsidR="000F2037" w:rsidRPr="00D87DCE">
        <w:rPr>
          <w:lang w:val="en-150"/>
        </w:rPr>
        <w:t>equal to</w:t>
      </w:r>
      <w:r w:rsidR="00C83B82" w:rsidRPr="00D87DCE">
        <w:rPr>
          <w:lang w:val="en-150"/>
        </w:rPr>
        <w:t xml:space="preserve"> 35%</w:t>
      </w:r>
      <w:r w:rsidR="00F13A44" w:rsidRPr="00D87DCE">
        <w:rPr>
          <w:lang w:val="en-150"/>
        </w:rPr>
        <w:t xml:space="preserve"> of the total supply flow</w:t>
      </w:r>
      <w:r w:rsidR="00C83B82" w:rsidRPr="00D87DCE">
        <w:rPr>
          <w:lang w:val="en-150"/>
        </w:rPr>
        <w:t xml:space="preserve">. This function allows </w:t>
      </w:r>
      <w:r w:rsidRPr="00D87DCE">
        <w:rPr>
          <w:lang w:val="en-150"/>
        </w:rPr>
        <w:t>for the</w:t>
      </w:r>
      <w:r w:rsidR="00C83B82" w:rsidRPr="00D87DCE">
        <w:rPr>
          <w:lang w:val="en-150"/>
        </w:rPr>
        <w:t xml:space="preserve"> adapt</w:t>
      </w:r>
      <w:r w:rsidRPr="00D87DCE">
        <w:rPr>
          <w:lang w:val="en-150"/>
        </w:rPr>
        <w:t>ation of</w:t>
      </w:r>
      <w:r w:rsidR="00C83B82" w:rsidRPr="00D87DCE">
        <w:rPr>
          <w:lang w:val="en-150"/>
        </w:rPr>
        <w:t xml:space="preserve"> indoor air</w:t>
      </w:r>
      <w:r w:rsidR="00E24CA3" w:rsidRPr="00D87DCE">
        <w:rPr>
          <w:lang w:val="en-150"/>
        </w:rPr>
        <w:t xml:space="preserve"> </w:t>
      </w:r>
      <w:r w:rsidR="00C83B82" w:rsidRPr="00D87DCE">
        <w:rPr>
          <w:lang w:val="en-150"/>
        </w:rPr>
        <w:t>flow</w:t>
      </w:r>
      <w:r w:rsidR="002D1170" w:rsidRPr="00D87DCE">
        <w:rPr>
          <w:lang w:val="en-150"/>
        </w:rPr>
        <w:t xml:space="preserve"> rate</w:t>
      </w:r>
      <w:r w:rsidR="003F3041" w:rsidRPr="00D87DCE">
        <w:rPr>
          <w:lang w:val="en-150"/>
        </w:rPr>
        <w:t xml:space="preserve"> </w:t>
      </w:r>
      <w:r w:rsidR="00C83B82" w:rsidRPr="00D87DCE">
        <w:rPr>
          <w:lang w:val="en-150"/>
        </w:rPr>
        <w:t xml:space="preserve">to </w:t>
      </w:r>
      <w:r w:rsidRPr="00D87DCE">
        <w:rPr>
          <w:lang w:val="en-150"/>
        </w:rPr>
        <w:t>installation-specific requirements.</w:t>
      </w:r>
    </w:p>
    <w:p w14:paraId="05D96725" w14:textId="3C17BCE6" w:rsidR="009F64BF" w:rsidRPr="00D87DCE" w:rsidRDefault="00AB3A15" w:rsidP="00CB3B9A">
      <w:pPr>
        <w:pStyle w:val="ListParagraph"/>
        <w:numPr>
          <w:ilvl w:val="0"/>
          <w:numId w:val="15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lastRenderedPageBreak/>
        <w:t>Low Return Air Temperature: t</w:t>
      </w:r>
      <w:r w:rsidR="00C83B82" w:rsidRPr="00D87DCE">
        <w:rPr>
          <w:lang w:val="en-150"/>
        </w:rPr>
        <w:t>his function allows</w:t>
      </w:r>
      <w:r w:rsidR="003569BA" w:rsidRPr="00D87DCE">
        <w:rPr>
          <w:lang w:val="en-150"/>
        </w:rPr>
        <w:t xml:space="preserve"> </w:t>
      </w:r>
      <w:r w:rsidR="003F3041" w:rsidRPr="00D87DCE">
        <w:rPr>
          <w:lang w:val="en-150"/>
        </w:rPr>
        <w:t>low temperature unit operation. Useful in food storage and pharmaceutical industry applications.</w:t>
      </w:r>
    </w:p>
    <w:p w14:paraId="1DF8BF7C" w14:textId="4995D8CF" w:rsidR="00822F8A" w:rsidRPr="00D87DCE" w:rsidRDefault="00822F8A" w:rsidP="00822F8A">
      <w:pPr>
        <w:autoSpaceDE w:val="0"/>
        <w:autoSpaceDN w:val="0"/>
        <w:adjustRightInd w:val="0"/>
        <w:jc w:val="both"/>
        <w:rPr>
          <w:lang w:val="en-150"/>
        </w:rPr>
      </w:pPr>
    </w:p>
    <w:p w14:paraId="56C3561B" w14:textId="77777777" w:rsidR="00C83B82" w:rsidRPr="00D87DCE" w:rsidRDefault="00C83B82" w:rsidP="00D7202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n-150"/>
        </w:rPr>
      </w:pPr>
      <w:r w:rsidRPr="00D87DCE">
        <w:rPr>
          <w:rFonts w:cs="Arial"/>
          <w:i/>
          <w:snapToGrid w:val="0"/>
          <w:color w:val="000000"/>
          <w:u w:val="single"/>
          <w:lang w:val="en-150"/>
        </w:rPr>
        <w:t>Sensors</w:t>
      </w:r>
    </w:p>
    <w:p w14:paraId="446F77DB" w14:textId="77777777" w:rsidR="00691485" w:rsidRDefault="00C82028" w:rsidP="00C36613">
      <w:pPr>
        <w:autoSpaceDE w:val="0"/>
        <w:autoSpaceDN w:val="0"/>
        <w:adjustRightInd w:val="0"/>
        <w:jc w:val="both"/>
        <w:rPr>
          <w:lang w:val="en-US"/>
        </w:rPr>
      </w:pPr>
      <w:r w:rsidRPr="00C36613">
        <w:rPr>
          <w:lang w:val="en-150"/>
        </w:rPr>
        <w:t>Unit to be</w:t>
      </w:r>
      <w:r w:rsidR="00691485">
        <w:rPr>
          <w:lang w:val="en-US"/>
        </w:rPr>
        <w:t xml:space="preserve"> able to be equipped with the following sensors:</w:t>
      </w:r>
    </w:p>
    <w:p w14:paraId="1ECB394E" w14:textId="2D5B839B" w:rsidR="00C83B82" w:rsidRPr="00691485" w:rsidRDefault="00691485" w:rsidP="00CB3B9A">
      <w:pPr>
        <w:pStyle w:val="ListParagraph"/>
        <w:numPr>
          <w:ilvl w:val="0"/>
          <w:numId w:val="18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485">
        <w:rPr>
          <w:lang w:val="en-US"/>
        </w:rPr>
        <w:t>Ambient</w:t>
      </w:r>
      <w:r w:rsidR="00C83B82" w:rsidRPr="00691485">
        <w:rPr>
          <w:lang w:val="en-150"/>
        </w:rPr>
        <w:t xml:space="preserve"> temperature sensor(s).</w:t>
      </w:r>
    </w:p>
    <w:p w14:paraId="309E0DE7" w14:textId="29E5C5BE" w:rsidR="00C83B82" w:rsidRPr="00691485" w:rsidRDefault="00C83B82" w:rsidP="00CB3B9A">
      <w:pPr>
        <w:pStyle w:val="ListParagraph"/>
        <w:numPr>
          <w:ilvl w:val="0"/>
          <w:numId w:val="18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485">
        <w:rPr>
          <w:lang w:val="en-150"/>
        </w:rPr>
        <w:t>Dual ambient temperature-humidity sensor(s). Up to four</w:t>
      </w:r>
      <w:r w:rsidR="003569BA" w:rsidRPr="00691485">
        <w:rPr>
          <w:lang w:val="en-150"/>
        </w:rPr>
        <w:t xml:space="preserve"> </w:t>
      </w:r>
      <w:r w:rsidRPr="00691485">
        <w:rPr>
          <w:lang w:val="en-150"/>
        </w:rPr>
        <w:t>sensors with RS485 communication or installed on the pLAN</w:t>
      </w:r>
      <w:r w:rsidR="00691485" w:rsidRPr="00691485">
        <w:rPr>
          <w:lang w:val="en-US"/>
        </w:rPr>
        <w:t xml:space="preserve"> </w:t>
      </w:r>
      <w:r w:rsidRPr="00691485">
        <w:rPr>
          <w:lang w:val="en-150"/>
        </w:rPr>
        <w:t>network. This sensor is compulsory in units with enthalpic</w:t>
      </w:r>
      <w:r w:rsidR="003569BA" w:rsidRPr="00691485">
        <w:rPr>
          <w:lang w:val="en-150"/>
        </w:rPr>
        <w:t xml:space="preserve"> </w:t>
      </w:r>
      <w:r w:rsidRPr="00691485">
        <w:rPr>
          <w:lang w:val="en-150"/>
        </w:rPr>
        <w:t>or thermoenthalpic free-cooling.</w:t>
      </w:r>
    </w:p>
    <w:p w14:paraId="3A882D76" w14:textId="051411B6" w:rsidR="00C83B82" w:rsidRPr="00691485" w:rsidRDefault="00C83B82" w:rsidP="00CB3B9A">
      <w:pPr>
        <w:pStyle w:val="ListParagraph"/>
        <w:numPr>
          <w:ilvl w:val="0"/>
          <w:numId w:val="18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485">
        <w:rPr>
          <w:lang w:val="en-150"/>
        </w:rPr>
        <w:t>CO</w:t>
      </w:r>
      <w:r w:rsidRPr="00691485">
        <w:rPr>
          <w:vertAlign w:val="subscript"/>
          <w:lang w:val="en-150"/>
        </w:rPr>
        <w:t>2</w:t>
      </w:r>
      <w:r w:rsidRPr="00691485">
        <w:rPr>
          <w:lang w:val="en-150"/>
        </w:rPr>
        <w:t xml:space="preserve"> sensor for air quality control. </w:t>
      </w:r>
    </w:p>
    <w:p w14:paraId="1A0E0166" w14:textId="7A8341F6" w:rsidR="00C83B82" w:rsidRPr="00691485" w:rsidRDefault="00C83B82" w:rsidP="00CB3B9A">
      <w:pPr>
        <w:pStyle w:val="ListParagraph"/>
        <w:numPr>
          <w:ilvl w:val="0"/>
          <w:numId w:val="18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485">
        <w:rPr>
          <w:lang w:val="en-150"/>
        </w:rPr>
        <w:t xml:space="preserve">Smoke detection control unit </w:t>
      </w:r>
      <w:r w:rsidR="006E5BBC">
        <w:rPr>
          <w:lang w:val="en-US"/>
        </w:rPr>
        <w:t xml:space="preserve">(to comply </w:t>
      </w:r>
      <w:r w:rsidRPr="00691485">
        <w:rPr>
          <w:lang w:val="en-150"/>
        </w:rPr>
        <w:t>with NF S</w:t>
      </w:r>
      <w:r w:rsidR="003569BA" w:rsidRPr="00691485">
        <w:rPr>
          <w:lang w:val="en-150"/>
        </w:rPr>
        <w:t xml:space="preserve"> </w:t>
      </w:r>
      <w:r w:rsidRPr="00691485">
        <w:rPr>
          <w:lang w:val="en-150"/>
        </w:rPr>
        <w:t>61-961 standard</w:t>
      </w:r>
      <w:r w:rsidR="006E5BBC">
        <w:rPr>
          <w:lang w:val="en-US"/>
        </w:rPr>
        <w:t xml:space="preserve"> requirements)</w:t>
      </w:r>
      <w:r w:rsidRPr="00691485">
        <w:rPr>
          <w:lang w:val="en-150"/>
        </w:rPr>
        <w:t>.</w:t>
      </w:r>
    </w:p>
    <w:p w14:paraId="35455755" w14:textId="40343218" w:rsidR="00C83B82" w:rsidRPr="00D87DCE" w:rsidRDefault="00C83B82" w:rsidP="00C83B82">
      <w:pPr>
        <w:autoSpaceDE w:val="0"/>
        <w:autoSpaceDN w:val="0"/>
        <w:adjustRightInd w:val="0"/>
        <w:jc w:val="both"/>
        <w:rPr>
          <w:lang w:val="en-150"/>
        </w:rPr>
      </w:pPr>
    </w:p>
    <w:p w14:paraId="55A24467" w14:textId="0DF37559" w:rsidR="00C83B82" w:rsidRPr="00D87DCE" w:rsidRDefault="00C83B82" w:rsidP="003027E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n-150"/>
        </w:rPr>
      </w:pPr>
      <w:r w:rsidRPr="00D87DCE">
        <w:rPr>
          <w:rFonts w:cs="Arial"/>
          <w:i/>
          <w:snapToGrid w:val="0"/>
          <w:color w:val="000000"/>
          <w:u w:val="single"/>
          <w:lang w:val="en-150"/>
        </w:rPr>
        <w:t xml:space="preserve">Miscellaneous </w:t>
      </w:r>
      <w:r w:rsidR="00D87DCE" w:rsidRPr="00D87DCE">
        <w:rPr>
          <w:rFonts w:cs="Arial"/>
          <w:i/>
          <w:snapToGrid w:val="0"/>
          <w:color w:val="000000"/>
          <w:u w:val="single"/>
          <w:lang w:val="en-150"/>
        </w:rPr>
        <w:t>Options Item</w:t>
      </w:r>
      <w:r w:rsidRPr="00D87DCE">
        <w:rPr>
          <w:rFonts w:cs="Arial"/>
          <w:i/>
          <w:snapToGrid w:val="0"/>
          <w:color w:val="000000"/>
          <w:u w:val="single"/>
          <w:lang w:val="en-150"/>
        </w:rPr>
        <w:t xml:space="preserve"> 1</w:t>
      </w:r>
    </w:p>
    <w:p w14:paraId="6B786287" w14:textId="664655CD" w:rsidR="00C83B82" w:rsidRPr="00D87DCE" w:rsidRDefault="00322176" w:rsidP="00CB3B9A">
      <w:pPr>
        <w:pStyle w:val="ListParagraph"/>
        <w:numPr>
          <w:ilvl w:val="0"/>
          <w:numId w:val="16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>
        <w:rPr>
          <w:lang w:val="en-US"/>
        </w:rPr>
        <w:t>Humidifier control</w:t>
      </w:r>
      <w:r w:rsidR="00C83B82" w:rsidRPr="00D87DCE">
        <w:rPr>
          <w:lang w:val="en-150"/>
        </w:rPr>
        <w:t xml:space="preserve"> </w:t>
      </w:r>
      <w:r>
        <w:rPr>
          <w:lang w:val="en-US"/>
        </w:rPr>
        <w:t xml:space="preserve">(either </w:t>
      </w:r>
      <w:r w:rsidR="00C83B82" w:rsidRPr="00D87DCE">
        <w:rPr>
          <w:lang w:val="en-150"/>
        </w:rPr>
        <w:t>on-off or proportional</w:t>
      </w:r>
      <w:r w:rsidR="003569BA" w:rsidRPr="00D87DCE">
        <w:rPr>
          <w:lang w:val="en-150"/>
        </w:rPr>
        <w:t xml:space="preserve"> </w:t>
      </w:r>
      <w:r w:rsidR="00C83B82" w:rsidRPr="00D87DCE">
        <w:rPr>
          <w:lang w:val="en-150"/>
        </w:rPr>
        <w:t>control</w:t>
      </w:r>
      <w:r>
        <w:rPr>
          <w:lang w:val="en-US"/>
        </w:rPr>
        <w:t>)</w:t>
      </w:r>
      <w:r w:rsidR="00C83B82" w:rsidRPr="00D87DCE">
        <w:rPr>
          <w:lang w:val="en-150"/>
        </w:rPr>
        <w:t>.</w:t>
      </w:r>
    </w:p>
    <w:p w14:paraId="404057E2" w14:textId="74CC72F8" w:rsidR="00C83B82" w:rsidRPr="00D87DCE" w:rsidRDefault="00C83B82" w:rsidP="00CB3B9A">
      <w:pPr>
        <w:pStyle w:val="ListParagraph"/>
        <w:numPr>
          <w:ilvl w:val="0"/>
          <w:numId w:val="16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 xml:space="preserve">Electrical energy meter for </w:t>
      </w:r>
      <w:r w:rsidR="00322176" w:rsidRPr="00D87DCE">
        <w:rPr>
          <w:lang w:val="en-150"/>
        </w:rPr>
        <w:t xml:space="preserve">power consumption </w:t>
      </w:r>
      <w:r w:rsidRPr="00D87DCE">
        <w:rPr>
          <w:lang w:val="en-150"/>
        </w:rPr>
        <w:t>monitoring.</w:t>
      </w:r>
    </w:p>
    <w:p w14:paraId="165DA4D4" w14:textId="08E4A163" w:rsidR="00C83B82" w:rsidRPr="00322176" w:rsidRDefault="00C83B82" w:rsidP="00CB3B9A">
      <w:pPr>
        <w:pStyle w:val="ListParagraph"/>
        <w:numPr>
          <w:ilvl w:val="0"/>
          <w:numId w:val="16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322176">
        <w:rPr>
          <w:lang w:val="en-150"/>
        </w:rPr>
        <w:t>Cooling capacity meter.</w:t>
      </w:r>
      <w:r w:rsidR="00891A0A">
        <w:rPr>
          <w:lang w:val="en-US"/>
        </w:rPr>
        <w:t xml:space="preserve"> </w:t>
      </w:r>
      <w:r w:rsidRPr="00322176">
        <w:rPr>
          <w:lang w:val="en-150"/>
        </w:rPr>
        <w:t>In addition to</w:t>
      </w:r>
      <w:r w:rsidR="003569BA" w:rsidRPr="00322176">
        <w:rPr>
          <w:lang w:val="en-150"/>
        </w:rPr>
        <w:t xml:space="preserve"> </w:t>
      </w:r>
      <w:r w:rsidRPr="00322176">
        <w:rPr>
          <w:lang w:val="en-150"/>
        </w:rPr>
        <w:t>the energy meter, the unit incorporates mixing</w:t>
      </w:r>
      <w:r w:rsidR="00322176" w:rsidRPr="00322176">
        <w:rPr>
          <w:lang w:val="en-US"/>
        </w:rPr>
        <w:t>-</w:t>
      </w:r>
      <w:r w:rsidRPr="00322176">
        <w:rPr>
          <w:lang w:val="en-150"/>
        </w:rPr>
        <w:t xml:space="preserve"> and supply</w:t>
      </w:r>
      <w:r w:rsidR="00322176" w:rsidRPr="00322176">
        <w:rPr>
          <w:lang w:val="en-US"/>
        </w:rPr>
        <w:t xml:space="preserve">- air </w:t>
      </w:r>
      <w:r w:rsidRPr="00322176">
        <w:rPr>
          <w:lang w:val="en-150"/>
        </w:rPr>
        <w:t>enthalpic sensors with RS485 communication that enable</w:t>
      </w:r>
      <w:r w:rsidR="00322176" w:rsidRPr="00322176">
        <w:rPr>
          <w:lang w:val="en-US"/>
        </w:rPr>
        <w:t xml:space="preserve"> the determination of</w:t>
      </w:r>
      <w:r w:rsidR="003569BA" w:rsidRPr="00322176">
        <w:rPr>
          <w:lang w:val="en-150"/>
        </w:rPr>
        <w:t xml:space="preserve"> </w:t>
      </w:r>
      <w:r w:rsidRPr="00322176">
        <w:rPr>
          <w:lang w:val="en-150"/>
        </w:rPr>
        <w:t>cooling and heating capacities</w:t>
      </w:r>
      <w:r w:rsidR="00322176">
        <w:rPr>
          <w:lang w:val="en-US"/>
        </w:rPr>
        <w:t>.</w:t>
      </w:r>
    </w:p>
    <w:p w14:paraId="0C122488" w14:textId="77777777" w:rsidR="00322176" w:rsidRPr="00322176" w:rsidRDefault="00322176" w:rsidP="00322176">
      <w:pPr>
        <w:autoSpaceDE w:val="0"/>
        <w:autoSpaceDN w:val="0"/>
        <w:adjustRightInd w:val="0"/>
        <w:jc w:val="both"/>
        <w:rPr>
          <w:lang w:val="en-150"/>
        </w:rPr>
      </w:pPr>
    </w:p>
    <w:p w14:paraId="20D2529D" w14:textId="06C4BC94" w:rsidR="00C83B82" w:rsidRPr="00D87DCE" w:rsidRDefault="00C83B82" w:rsidP="003027E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n-150"/>
        </w:rPr>
      </w:pPr>
      <w:r w:rsidRPr="00D87DCE">
        <w:rPr>
          <w:rFonts w:cs="Arial"/>
          <w:i/>
          <w:snapToGrid w:val="0"/>
          <w:color w:val="000000"/>
          <w:u w:val="single"/>
          <w:lang w:val="en-150"/>
        </w:rPr>
        <w:t>Miscellaneous</w:t>
      </w:r>
      <w:r w:rsidR="00D87DCE" w:rsidRPr="00D87DCE">
        <w:rPr>
          <w:rFonts w:cs="Arial"/>
          <w:i/>
          <w:snapToGrid w:val="0"/>
          <w:color w:val="000000"/>
          <w:u w:val="single"/>
          <w:lang w:val="en-150"/>
        </w:rPr>
        <w:t xml:space="preserve"> Options Item</w:t>
      </w:r>
      <w:r w:rsidRPr="00D87DCE">
        <w:rPr>
          <w:rFonts w:cs="Arial"/>
          <w:i/>
          <w:snapToGrid w:val="0"/>
          <w:color w:val="000000"/>
          <w:u w:val="single"/>
          <w:lang w:val="en-150"/>
        </w:rPr>
        <w:t xml:space="preserve"> 2</w:t>
      </w:r>
    </w:p>
    <w:p w14:paraId="3FB81C4C" w14:textId="32EF8411" w:rsidR="00C83B82" w:rsidRPr="00D87DCE" w:rsidRDefault="00C83B82" w:rsidP="00CB3B9A">
      <w:pPr>
        <w:pStyle w:val="ListParagraph"/>
        <w:numPr>
          <w:ilvl w:val="0"/>
          <w:numId w:val="17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Compressor soft starter.</w:t>
      </w:r>
    </w:p>
    <w:p w14:paraId="6BAA32E5" w14:textId="175B7349" w:rsidR="00C83B82" w:rsidRPr="00D87DCE" w:rsidRDefault="00C83B82" w:rsidP="00CB3B9A">
      <w:pPr>
        <w:pStyle w:val="ListParagraph"/>
        <w:numPr>
          <w:ilvl w:val="0"/>
          <w:numId w:val="17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High performance phase sequence relay</w:t>
      </w:r>
      <w:r w:rsidR="00471910">
        <w:rPr>
          <w:lang w:val="en-US"/>
        </w:rPr>
        <w:t xml:space="preserve"> used to adjust electrical power supply. H</w:t>
      </w:r>
      <w:r w:rsidRPr="00D87DCE">
        <w:rPr>
          <w:lang w:val="en-150"/>
        </w:rPr>
        <w:t>ighly recommended</w:t>
      </w:r>
      <w:r w:rsidR="003C1D44" w:rsidRPr="00D87DCE">
        <w:rPr>
          <w:lang w:val="en-150"/>
        </w:rPr>
        <w:t xml:space="preserve"> </w:t>
      </w:r>
      <w:r w:rsidRPr="00D87DCE">
        <w:rPr>
          <w:lang w:val="en-150"/>
        </w:rPr>
        <w:t>for installations with power system voltage instability, lag</w:t>
      </w:r>
      <w:r w:rsidR="003569BA" w:rsidRPr="00D87DCE">
        <w:rPr>
          <w:lang w:val="en-150"/>
        </w:rPr>
        <w:t xml:space="preserve"> </w:t>
      </w:r>
      <w:r w:rsidRPr="00D87DCE">
        <w:rPr>
          <w:lang w:val="en-150"/>
        </w:rPr>
        <w:t>between current and voltage, high level of electromagnetic</w:t>
      </w:r>
      <w:r w:rsidR="003C1D44" w:rsidRPr="00D87DCE">
        <w:rPr>
          <w:lang w:val="en-150"/>
        </w:rPr>
        <w:t xml:space="preserve"> </w:t>
      </w:r>
      <w:r w:rsidRPr="00D87DCE">
        <w:rPr>
          <w:lang w:val="en-150"/>
        </w:rPr>
        <w:t>disturbances EMC, etc.</w:t>
      </w:r>
    </w:p>
    <w:p w14:paraId="7B6F697C" w14:textId="2A10EEAD" w:rsidR="00C83B82" w:rsidRPr="00D87DCE" w:rsidRDefault="00C83B82" w:rsidP="00CB3B9A">
      <w:pPr>
        <w:pStyle w:val="ListParagraph"/>
        <w:numPr>
          <w:ilvl w:val="0"/>
          <w:numId w:val="17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>High grade switching devices.</w:t>
      </w:r>
    </w:p>
    <w:p w14:paraId="22DC01FF" w14:textId="27D82FAD" w:rsidR="00C83B82" w:rsidRDefault="00C83B82" w:rsidP="00CB3B9A">
      <w:pPr>
        <w:pStyle w:val="ListParagraph"/>
        <w:numPr>
          <w:ilvl w:val="0"/>
          <w:numId w:val="17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D87DCE">
        <w:rPr>
          <w:lang w:val="en-150"/>
        </w:rPr>
        <w:t xml:space="preserve">Varnish protection for </w:t>
      </w:r>
      <w:r w:rsidR="00471910">
        <w:rPr>
          <w:lang w:val="en-US"/>
        </w:rPr>
        <w:t>electrical cabinet components</w:t>
      </w:r>
      <w:r w:rsidRPr="00D87DCE">
        <w:rPr>
          <w:lang w:val="en-150"/>
        </w:rPr>
        <w:t>: control board, cards and terminals.</w:t>
      </w:r>
    </w:p>
    <w:p w14:paraId="2BA9D831" w14:textId="2B194758" w:rsidR="001D545C" w:rsidRDefault="001D545C" w:rsidP="001D545C">
      <w:pPr>
        <w:autoSpaceDE w:val="0"/>
        <w:autoSpaceDN w:val="0"/>
        <w:adjustRightInd w:val="0"/>
        <w:jc w:val="both"/>
        <w:rPr>
          <w:lang w:val="en-150"/>
        </w:rPr>
      </w:pPr>
    </w:p>
    <w:p w14:paraId="2EADD02C" w14:textId="100D7E94" w:rsidR="00D306AE" w:rsidRDefault="00D306AE" w:rsidP="00D306AE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US"/>
        </w:rPr>
      </w:pPr>
      <w:r>
        <w:rPr>
          <w:rFonts w:cs="Arial"/>
          <w:i/>
          <w:snapToGrid w:val="0"/>
          <w:color w:val="000000"/>
          <w:lang w:val="en-US"/>
        </w:rPr>
        <w:t>Control</w:t>
      </w:r>
    </w:p>
    <w:p w14:paraId="03DE7C3D" w14:textId="0FF29140" w:rsidR="006146CF" w:rsidRPr="006146CF" w:rsidRDefault="006146CF" w:rsidP="00C85357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US"/>
        </w:rPr>
      </w:pPr>
      <w:r w:rsidRPr="006146CF">
        <w:rPr>
          <w:rFonts w:cs="Arial"/>
          <w:snapToGrid w:val="0"/>
          <w:color w:val="000000"/>
          <w:lang w:val="en-US"/>
        </w:rPr>
        <w:t>Factory-installed</w:t>
      </w:r>
      <w:r w:rsidR="00525C2B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 xml:space="preserve">control </w:t>
      </w:r>
      <w:r w:rsidR="00B36172">
        <w:rPr>
          <w:rFonts w:cs="Arial"/>
          <w:snapToGrid w:val="0"/>
          <w:color w:val="000000"/>
          <w:lang w:val="en-US"/>
        </w:rPr>
        <w:t>to p</w:t>
      </w:r>
      <w:r w:rsidRPr="006146CF">
        <w:rPr>
          <w:rFonts w:cs="Arial"/>
          <w:snapToGrid w:val="0"/>
          <w:color w:val="000000"/>
          <w:lang w:val="en-US"/>
        </w:rPr>
        <w:t>rovide the capability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 xml:space="preserve">for free standing operation or </w:t>
      </w:r>
      <w:r w:rsidR="00B36172">
        <w:rPr>
          <w:rFonts w:cs="Arial"/>
          <w:snapToGrid w:val="0"/>
          <w:color w:val="000000"/>
          <w:lang w:val="en-US"/>
        </w:rPr>
        <w:t>to</w:t>
      </w:r>
      <w:r w:rsidRPr="006146CF">
        <w:rPr>
          <w:rFonts w:cs="Arial"/>
          <w:snapToGrid w:val="0"/>
          <w:color w:val="000000"/>
          <w:lang w:val="en-US"/>
        </w:rPr>
        <w:t xml:space="preserve"> be linked with a more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extensive system. Factory-installed and programmed Modbus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 xml:space="preserve">communication capability </w:t>
      </w:r>
      <w:r w:rsidR="00B36172">
        <w:rPr>
          <w:rFonts w:cs="Arial"/>
          <w:snapToGrid w:val="0"/>
          <w:color w:val="000000"/>
          <w:lang w:val="en-US"/>
        </w:rPr>
        <w:t xml:space="preserve">to </w:t>
      </w:r>
      <w:r w:rsidRPr="006146CF">
        <w:rPr>
          <w:rFonts w:cs="Arial"/>
          <w:snapToGrid w:val="0"/>
          <w:color w:val="000000"/>
          <w:lang w:val="en-US"/>
        </w:rPr>
        <w:t>provide simple integration with the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building BMS system.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="00B36172">
        <w:rPr>
          <w:rFonts w:cs="Arial"/>
          <w:snapToGrid w:val="0"/>
          <w:color w:val="000000"/>
          <w:lang w:val="en-US"/>
        </w:rPr>
        <w:t xml:space="preserve">Unit </w:t>
      </w:r>
      <w:r w:rsidR="00755593">
        <w:rPr>
          <w:rFonts w:cs="Arial"/>
          <w:snapToGrid w:val="0"/>
          <w:color w:val="000000"/>
          <w:lang w:val="en-US"/>
        </w:rPr>
        <w:t xml:space="preserve">controller </w:t>
      </w:r>
      <w:r w:rsidR="00B36172">
        <w:rPr>
          <w:rFonts w:cs="Arial"/>
          <w:snapToGrid w:val="0"/>
          <w:color w:val="000000"/>
          <w:lang w:val="en-US"/>
        </w:rPr>
        <w:t>should</w:t>
      </w:r>
      <w:r w:rsidRPr="006146CF">
        <w:rPr>
          <w:rFonts w:cs="Arial"/>
          <w:snapToGrid w:val="0"/>
          <w:color w:val="000000"/>
          <w:lang w:val="en-US"/>
        </w:rPr>
        <w:t xml:space="preserve"> also </w:t>
      </w:r>
      <w:r w:rsidR="00B36172">
        <w:rPr>
          <w:rFonts w:cs="Arial"/>
          <w:snapToGrid w:val="0"/>
          <w:color w:val="000000"/>
          <w:lang w:val="en-US"/>
        </w:rPr>
        <w:t>be</w:t>
      </w:r>
      <w:r w:rsidRPr="006146CF">
        <w:rPr>
          <w:rFonts w:cs="Arial"/>
          <w:snapToGrid w:val="0"/>
          <w:color w:val="000000"/>
          <w:lang w:val="en-US"/>
        </w:rPr>
        <w:t xml:space="preserve"> configur</w:t>
      </w:r>
      <w:r w:rsidR="00755593">
        <w:rPr>
          <w:rFonts w:cs="Arial"/>
          <w:snapToGrid w:val="0"/>
          <w:color w:val="000000"/>
          <w:lang w:val="en-US"/>
        </w:rPr>
        <w:t>able</w:t>
      </w:r>
      <w:r w:rsidRPr="006146CF">
        <w:rPr>
          <w:rFonts w:cs="Arial"/>
          <w:snapToGrid w:val="0"/>
          <w:color w:val="000000"/>
          <w:lang w:val="en-US"/>
        </w:rPr>
        <w:t xml:space="preserve"> to communicate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via LonWorks®, BACnetTM and Konnex protocols, if required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by application.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="00A96BDA">
        <w:rPr>
          <w:rFonts w:cs="Arial"/>
          <w:snapToGrid w:val="0"/>
          <w:color w:val="000000"/>
          <w:lang w:val="en-US"/>
        </w:rPr>
        <w:t>Unit control should</w:t>
      </w:r>
      <w:r w:rsidRPr="006146CF">
        <w:rPr>
          <w:rFonts w:cs="Arial"/>
          <w:snapToGrid w:val="0"/>
          <w:color w:val="000000"/>
          <w:lang w:val="en-US"/>
        </w:rPr>
        <w:t xml:space="preserve"> have the capability to communicate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with supervision solutions: pCO Web, PlantWatchPRO3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and BOSS.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 xml:space="preserve">This communication flexibility </w:t>
      </w:r>
      <w:r w:rsidR="00A96BDA">
        <w:rPr>
          <w:rFonts w:cs="Arial"/>
          <w:snapToGrid w:val="0"/>
          <w:color w:val="000000"/>
          <w:lang w:val="en-US"/>
        </w:rPr>
        <w:t xml:space="preserve">is to </w:t>
      </w:r>
      <w:r w:rsidRPr="006146CF">
        <w:rPr>
          <w:rFonts w:cs="Arial"/>
          <w:snapToGrid w:val="0"/>
          <w:color w:val="000000"/>
          <w:lang w:val="en-US"/>
        </w:rPr>
        <w:t>allow simple system integration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 xml:space="preserve">as well as data collection, monitoring and </w:t>
      </w:r>
      <w:r w:rsidR="0091479F">
        <w:rPr>
          <w:rFonts w:cs="Arial"/>
          <w:snapToGrid w:val="0"/>
          <w:color w:val="000000"/>
          <w:lang w:val="en-US"/>
        </w:rPr>
        <w:t>display of alarms</w:t>
      </w:r>
      <w:r w:rsidRPr="006146CF">
        <w:rPr>
          <w:rFonts w:cs="Arial"/>
          <w:snapToGrid w:val="0"/>
          <w:color w:val="000000"/>
          <w:lang w:val="en-US"/>
        </w:rPr>
        <w:t xml:space="preserve">. The control </w:t>
      </w:r>
      <w:r w:rsidR="0091479F">
        <w:rPr>
          <w:rFonts w:cs="Arial"/>
          <w:snapToGrid w:val="0"/>
          <w:color w:val="000000"/>
          <w:lang w:val="en-US"/>
        </w:rPr>
        <w:t xml:space="preserve">is to </w:t>
      </w:r>
      <w:r w:rsidRPr="006146CF">
        <w:rPr>
          <w:rFonts w:cs="Arial"/>
          <w:snapToGrid w:val="0"/>
          <w:color w:val="000000"/>
          <w:lang w:val="en-US"/>
        </w:rPr>
        <w:t>provide unparalleled service diagnostic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information.</w:t>
      </w:r>
      <w:r w:rsidR="00C85357">
        <w:rPr>
          <w:rFonts w:cs="Arial"/>
          <w:snapToGrid w:val="0"/>
          <w:color w:val="000000"/>
          <w:lang w:val="en-US"/>
        </w:rPr>
        <w:t xml:space="preserve"> The con</w:t>
      </w:r>
      <w:r w:rsidRPr="006146CF">
        <w:rPr>
          <w:rFonts w:cs="Arial"/>
          <w:snapToGrid w:val="0"/>
          <w:color w:val="000000"/>
          <w:lang w:val="en-US"/>
        </w:rPr>
        <w:t xml:space="preserve">trol </w:t>
      </w:r>
      <w:r w:rsidR="004F6D5E">
        <w:rPr>
          <w:rFonts w:cs="Arial"/>
          <w:snapToGrid w:val="0"/>
          <w:color w:val="000000"/>
          <w:lang w:val="en-US"/>
        </w:rPr>
        <w:t xml:space="preserve">should </w:t>
      </w:r>
      <w:r w:rsidRPr="006146CF">
        <w:rPr>
          <w:rFonts w:cs="Arial"/>
          <w:snapToGrid w:val="0"/>
          <w:color w:val="000000"/>
          <w:lang w:val="en-US"/>
        </w:rPr>
        <w:t>also</w:t>
      </w:r>
      <w:r w:rsidR="004F6D5E">
        <w:rPr>
          <w:rFonts w:cs="Arial"/>
          <w:snapToGrid w:val="0"/>
          <w:color w:val="000000"/>
          <w:lang w:val="en-US"/>
        </w:rPr>
        <w:t xml:space="preserve"> be able to </w:t>
      </w:r>
      <w:r w:rsidRPr="006146CF">
        <w:rPr>
          <w:rFonts w:cs="Arial"/>
          <w:snapToGrid w:val="0"/>
          <w:color w:val="000000"/>
          <w:lang w:val="en-US"/>
        </w:rPr>
        <w:t>manage a local connection between units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through a pLAN network (Local Area Network), allowing data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  <w:r w:rsidRPr="006146CF">
        <w:rPr>
          <w:rFonts w:cs="Arial"/>
          <w:snapToGrid w:val="0"/>
          <w:color w:val="000000"/>
          <w:lang w:val="en-US"/>
        </w:rPr>
        <w:t>and information to be exchanged between units</w:t>
      </w:r>
      <w:r w:rsidR="00C85357">
        <w:rPr>
          <w:rFonts w:cs="Arial"/>
          <w:snapToGrid w:val="0"/>
          <w:color w:val="000000"/>
          <w:lang w:val="en-US"/>
        </w:rPr>
        <w:t xml:space="preserve"> (</w:t>
      </w:r>
      <w:r w:rsidRPr="006146CF">
        <w:rPr>
          <w:rFonts w:cs="Arial"/>
          <w:snapToGrid w:val="0"/>
          <w:color w:val="000000"/>
          <w:lang w:val="en-US"/>
        </w:rPr>
        <w:t>a</w:t>
      </w:r>
      <w:r w:rsidR="004F6D5E">
        <w:rPr>
          <w:rFonts w:cs="Arial"/>
          <w:snapToGrid w:val="0"/>
          <w:color w:val="000000"/>
          <w:lang w:val="en-US"/>
        </w:rPr>
        <w:t>t least fifteen</w:t>
      </w:r>
      <w:r w:rsidR="00C85357">
        <w:rPr>
          <w:rFonts w:cs="Arial"/>
          <w:snapToGrid w:val="0"/>
          <w:color w:val="000000"/>
          <w:lang w:val="en-US"/>
        </w:rPr>
        <w:t xml:space="preserve"> </w:t>
      </w:r>
      <w:r w:rsidR="004F6D5E">
        <w:rPr>
          <w:rFonts w:cs="Arial"/>
          <w:snapToGrid w:val="0"/>
          <w:color w:val="000000"/>
          <w:lang w:val="en-US"/>
        </w:rPr>
        <w:t>(</w:t>
      </w:r>
      <w:r w:rsidRPr="006146CF">
        <w:rPr>
          <w:rFonts w:cs="Arial"/>
          <w:snapToGrid w:val="0"/>
          <w:color w:val="000000"/>
          <w:lang w:val="en-US"/>
        </w:rPr>
        <w:t>15</w:t>
      </w:r>
      <w:r w:rsidR="004F6D5E">
        <w:rPr>
          <w:rFonts w:cs="Arial"/>
          <w:snapToGrid w:val="0"/>
          <w:color w:val="000000"/>
          <w:lang w:val="en-US"/>
        </w:rPr>
        <w:t>)</w:t>
      </w:r>
      <w:r w:rsidRPr="006146CF">
        <w:rPr>
          <w:rFonts w:cs="Arial"/>
          <w:snapToGrid w:val="0"/>
          <w:color w:val="000000"/>
          <w:lang w:val="en-US"/>
        </w:rPr>
        <w:t xml:space="preserve"> units</w:t>
      </w:r>
      <w:r w:rsidR="00C85357">
        <w:rPr>
          <w:rFonts w:cs="Arial"/>
          <w:snapToGrid w:val="0"/>
          <w:color w:val="000000"/>
          <w:lang w:val="en-US"/>
        </w:rPr>
        <w:t>)</w:t>
      </w:r>
      <w:r w:rsidRPr="006146CF">
        <w:rPr>
          <w:rFonts w:cs="Arial"/>
          <w:snapToGrid w:val="0"/>
          <w:color w:val="000000"/>
          <w:lang w:val="en-US"/>
        </w:rPr>
        <w:t>.</w:t>
      </w:r>
      <w:r w:rsidR="004271E5">
        <w:rPr>
          <w:rFonts w:cs="Arial"/>
          <w:snapToGrid w:val="0"/>
          <w:color w:val="000000"/>
          <w:lang w:val="en-US"/>
        </w:rPr>
        <w:t xml:space="preserve"> </w:t>
      </w:r>
    </w:p>
    <w:p w14:paraId="4CE213D7" w14:textId="77777777" w:rsidR="004271E5" w:rsidRPr="006146CF" w:rsidRDefault="004271E5" w:rsidP="006146CF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US"/>
        </w:rPr>
      </w:pPr>
    </w:p>
    <w:p w14:paraId="771AB4D3" w14:textId="2FD99687" w:rsidR="006146CF" w:rsidRPr="006146CF" w:rsidRDefault="000359ED" w:rsidP="006146CF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US"/>
        </w:rPr>
      </w:pPr>
      <w:r>
        <w:rPr>
          <w:rFonts w:cs="Arial"/>
          <w:snapToGrid w:val="0"/>
          <w:color w:val="000000"/>
          <w:lang w:val="en-US"/>
        </w:rPr>
        <w:t>F</w:t>
      </w:r>
      <w:r w:rsidR="006146CF" w:rsidRPr="006146CF">
        <w:rPr>
          <w:rFonts w:cs="Arial"/>
          <w:snapToGrid w:val="0"/>
          <w:color w:val="000000"/>
          <w:lang w:val="en-US"/>
        </w:rPr>
        <w:t xml:space="preserve">unctions of </w:t>
      </w:r>
      <w:r w:rsidR="00353730">
        <w:rPr>
          <w:rFonts w:cs="Arial"/>
          <w:snapToGrid w:val="0"/>
          <w:color w:val="000000"/>
          <w:lang w:val="en-US"/>
        </w:rPr>
        <w:t>the</w:t>
      </w:r>
      <w:r w:rsidR="006146CF" w:rsidRPr="006146CF">
        <w:rPr>
          <w:rFonts w:cs="Arial"/>
          <w:snapToGrid w:val="0"/>
          <w:color w:val="000000"/>
          <w:lang w:val="en-US"/>
        </w:rPr>
        <w:t xml:space="preserve"> control </w:t>
      </w:r>
      <w:r w:rsidR="007A2342">
        <w:rPr>
          <w:rFonts w:cs="Arial"/>
          <w:snapToGrid w:val="0"/>
          <w:color w:val="000000"/>
          <w:lang w:val="en-US"/>
        </w:rPr>
        <w:t>should include</w:t>
      </w:r>
      <w:r w:rsidR="006146CF" w:rsidRPr="006146CF">
        <w:rPr>
          <w:rFonts w:cs="Arial"/>
          <w:snapToGrid w:val="0"/>
          <w:color w:val="000000"/>
          <w:lang w:val="en-US"/>
        </w:rPr>
        <w:t>:</w:t>
      </w:r>
    </w:p>
    <w:p w14:paraId="205381A6" w14:textId="66FA8CA5" w:rsidR="006146CF" w:rsidRPr="00AD7471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AD7471">
        <w:rPr>
          <w:rFonts w:cs="Arial"/>
          <w:snapToGrid w:val="0"/>
          <w:color w:val="000000"/>
          <w:lang w:val="en-US"/>
        </w:rPr>
        <w:t xml:space="preserve">Selection of setpoint and operating mode: </w:t>
      </w:r>
      <w:r w:rsidR="007A2342">
        <w:rPr>
          <w:rFonts w:cs="Arial"/>
          <w:snapToGrid w:val="0"/>
          <w:color w:val="000000"/>
          <w:lang w:val="en-US"/>
        </w:rPr>
        <w:t>Heating</w:t>
      </w:r>
      <w:r w:rsidRPr="00AD7471">
        <w:rPr>
          <w:rFonts w:cs="Arial"/>
          <w:snapToGrid w:val="0"/>
          <w:color w:val="000000"/>
          <w:lang w:val="en-US"/>
        </w:rPr>
        <w:t>/</w:t>
      </w:r>
      <w:r w:rsidR="007A2342">
        <w:rPr>
          <w:rFonts w:cs="Arial"/>
          <w:snapToGrid w:val="0"/>
          <w:color w:val="000000"/>
          <w:lang w:val="en-US"/>
        </w:rPr>
        <w:t>Cooling</w:t>
      </w:r>
      <w:r w:rsidRPr="00AD7471">
        <w:rPr>
          <w:rFonts w:cs="Arial"/>
          <w:snapToGrid w:val="0"/>
          <w:color w:val="000000"/>
          <w:lang w:val="en-US"/>
        </w:rPr>
        <w:t>/</w:t>
      </w:r>
      <w:r w:rsidR="007A2342">
        <w:rPr>
          <w:rFonts w:cs="Arial"/>
          <w:snapToGrid w:val="0"/>
          <w:color w:val="000000"/>
          <w:lang w:val="en-US"/>
        </w:rPr>
        <w:t>Auto</w:t>
      </w:r>
      <w:r w:rsidRPr="00AD7471">
        <w:rPr>
          <w:rFonts w:cs="Arial"/>
          <w:snapToGrid w:val="0"/>
          <w:color w:val="000000"/>
          <w:lang w:val="en-US"/>
        </w:rPr>
        <w:t>/</w:t>
      </w:r>
      <w:r w:rsidR="007A2342">
        <w:rPr>
          <w:rFonts w:cs="Arial"/>
          <w:snapToGrid w:val="0"/>
          <w:color w:val="000000"/>
          <w:lang w:val="en-US"/>
        </w:rPr>
        <w:t>Ventilation</w:t>
      </w:r>
      <w:r w:rsidRPr="00AD7471">
        <w:rPr>
          <w:rFonts w:cs="Arial"/>
          <w:snapToGrid w:val="0"/>
          <w:color w:val="000000"/>
          <w:lang w:val="en-US"/>
        </w:rPr>
        <w:t>.</w:t>
      </w:r>
    </w:p>
    <w:p w14:paraId="3EA1932C" w14:textId="653FE5D8" w:rsidR="006146CF" w:rsidRPr="00AD7471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AD7471">
        <w:rPr>
          <w:rFonts w:cs="Arial"/>
          <w:snapToGrid w:val="0"/>
          <w:color w:val="000000"/>
          <w:lang w:val="en-US"/>
        </w:rPr>
        <w:t xml:space="preserve">Continuous control of </w:t>
      </w:r>
      <w:r w:rsidR="00E67BFB">
        <w:rPr>
          <w:rFonts w:cs="Arial"/>
          <w:snapToGrid w:val="0"/>
          <w:color w:val="000000"/>
          <w:lang w:val="en-US"/>
        </w:rPr>
        <w:t>system</w:t>
      </w:r>
      <w:r w:rsidRPr="00AD7471">
        <w:rPr>
          <w:rFonts w:cs="Arial"/>
          <w:snapToGrid w:val="0"/>
          <w:color w:val="000000"/>
          <w:lang w:val="en-US"/>
        </w:rPr>
        <w:t xml:space="preserve"> operating parameters.</w:t>
      </w:r>
    </w:p>
    <w:p w14:paraId="5797DEF7" w14:textId="49707D27" w:rsidR="006146CF" w:rsidRPr="00AD7471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AD7471">
        <w:rPr>
          <w:rFonts w:cs="Arial"/>
          <w:snapToGrid w:val="0"/>
          <w:color w:val="000000"/>
          <w:lang w:val="en-US"/>
        </w:rPr>
        <w:t xml:space="preserve">Display of </w:t>
      </w:r>
      <w:r w:rsidR="00E67BFB">
        <w:rPr>
          <w:rFonts w:cs="Arial"/>
          <w:snapToGrid w:val="0"/>
          <w:color w:val="000000"/>
          <w:lang w:val="en-US"/>
        </w:rPr>
        <w:t>sensor values</w:t>
      </w:r>
      <w:r w:rsidRPr="00AD7471">
        <w:rPr>
          <w:rFonts w:cs="Arial"/>
          <w:snapToGrid w:val="0"/>
          <w:color w:val="000000"/>
          <w:lang w:val="en-US"/>
        </w:rPr>
        <w:t>.</w:t>
      </w:r>
    </w:p>
    <w:p w14:paraId="78519DB7" w14:textId="00FAFBCF" w:rsidR="006146CF" w:rsidRPr="00AD7471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AD7471">
        <w:rPr>
          <w:rFonts w:cs="Arial"/>
          <w:snapToGrid w:val="0"/>
          <w:color w:val="000000"/>
          <w:lang w:val="en-US"/>
        </w:rPr>
        <w:t>Compressor cycles</w:t>
      </w:r>
      <w:r w:rsidR="000359ED">
        <w:rPr>
          <w:rFonts w:cs="Arial"/>
          <w:snapToGrid w:val="0"/>
          <w:color w:val="000000"/>
          <w:lang w:val="en-US"/>
        </w:rPr>
        <w:t xml:space="preserve"> monitoring</w:t>
      </w:r>
      <w:r w:rsidRPr="00AD7471">
        <w:rPr>
          <w:rFonts w:cs="Arial"/>
          <w:snapToGrid w:val="0"/>
          <w:color w:val="000000"/>
          <w:lang w:val="en-US"/>
        </w:rPr>
        <w:t>.</w:t>
      </w:r>
    </w:p>
    <w:p w14:paraId="6E1C7C93" w14:textId="04D98691" w:rsidR="006146CF" w:rsidRPr="00AD7471" w:rsidRDefault="00E67BFB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>
        <w:rPr>
          <w:rFonts w:cs="Arial"/>
          <w:snapToGrid w:val="0"/>
          <w:color w:val="000000"/>
          <w:lang w:val="en-US"/>
        </w:rPr>
        <w:t xml:space="preserve">Management of defrost operation. </w:t>
      </w:r>
    </w:p>
    <w:p w14:paraId="55E4006C" w14:textId="1C384111" w:rsidR="006146CF" w:rsidRPr="00AD7471" w:rsidRDefault="00E67BFB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>
        <w:rPr>
          <w:rFonts w:cs="Arial"/>
          <w:snapToGrid w:val="0"/>
          <w:color w:val="000000"/>
          <w:lang w:val="en-US"/>
        </w:rPr>
        <w:t>Supply air temperature control.</w:t>
      </w:r>
    </w:p>
    <w:p w14:paraId="099F5C70" w14:textId="379AE846" w:rsidR="006146CF" w:rsidRPr="00AD7471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AD7471">
        <w:rPr>
          <w:rFonts w:cs="Arial"/>
          <w:snapToGrid w:val="0"/>
          <w:color w:val="000000"/>
          <w:lang w:val="en-US"/>
        </w:rPr>
        <w:t>All-seasons operation via condensation and</w:t>
      </w:r>
      <w:r w:rsidR="004271E5" w:rsidRPr="00AD7471">
        <w:rPr>
          <w:rFonts w:cs="Arial"/>
          <w:snapToGrid w:val="0"/>
          <w:color w:val="000000"/>
          <w:lang w:val="en-US"/>
        </w:rPr>
        <w:t xml:space="preserve"> </w:t>
      </w:r>
      <w:r w:rsidRPr="00AD7471">
        <w:rPr>
          <w:rFonts w:cs="Arial"/>
          <w:snapToGrid w:val="0"/>
          <w:color w:val="000000"/>
          <w:lang w:val="en-US"/>
        </w:rPr>
        <w:t>evaporation pressure control.</w:t>
      </w:r>
    </w:p>
    <w:p w14:paraId="6712C195" w14:textId="067C8B70" w:rsidR="006146CF" w:rsidRPr="00450AD8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450AD8">
        <w:rPr>
          <w:rFonts w:cs="Arial"/>
          <w:snapToGrid w:val="0"/>
          <w:color w:val="000000"/>
          <w:lang w:val="en-US"/>
        </w:rPr>
        <w:t xml:space="preserve">Setpoint compensation based on </w:t>
      </w:r>
      <w:r w:rsidR="00450AD8">
        <w:rPr>
          <w:rFonts w:cs="Arial"/>
          <w:snapToGrid w:val="0"/>
          <w:color w:val="000000"/>
          <w:lang w:val="en-US"/>
        </w:rPr>
        <w:t>ambient</w:t>
      </w:r>
      <w:r w:rsidRPr="00450AD8">
        <w:rPr>
          <w:rFonts w:cs="Arial"/>
          <w:snapToGrid w:val="0"/>
          <w:color w:val="000000"/>
          <w:lang w:val="en-US"/>
        </w:rPr>
        <w:t xml:space="preserve"> temperature.</w:t>
      </w:r>
    </w:p>
    <w:p w14:paraId="55995B73" w14:textId="6A6FCB39" w:rsidR="006146CF" w:rsidRPr="00450AD8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450AD8">
        <w:rPr>
          <w:rFonts w:cs="Arial"/>
          <w:snapToGrid w:val="0"/>
          <w:color w:val="000000"/>
          <w:lang w:val="en-US"/>
        </w:rPr>
        <w:t>Hourly and weekly schedule</w:t>
      </w:r>
      <w:r w:rsidR="00450AD8">
        <w:rPr>
          <w:rFonts w:cs="Arial"/>
          <w:snapToGrid w:val="0"/>
          <w:color w:val="000000"/>
          <w:lang w:val="en-US"/>
        </w:rPr>
        <w:t xml:space="preserve"> options</w:t>
      </w:r>
      <w:r w:rsidRPr="00450AD8">
        <w:rPr>
          <w:rFonts w:cs="Arial"/>
          <w:snapToGrid w:val="0"/>
          <w:color w:val="000000"/>
          <w:lang w:val="en-US"/>
        </w:rPr>
        <w:t>.</w:t>
      </w:r>
    </w:p>
    <w:p w14:paraId="77564150" w14:textId="00371FAA" w:rsidR="006146CF" w:rsidRPr="00450AD8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450AD8">
        <w:rPr>
          <w:rFonts w:cs="Arial"/>
          <w:snapToGrid w:val="0"/>
          <w:color w:val="000000"/>
          <w:lang w:val="en-US"/>
        </w:rPr>
        <w:t>Fire protection.</w:t>
      </w:r>
    </w:p>
    <w:p w14:paraId="4314818A" w14:textId="079F17E0" w:rsidR="006146CF" w:rsidRPr="00450AD8" w:rsidRDefault="00450AD8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>
        <w:rPr>
          <w:rFonts w:cs="Arial"/>
          <w:snapToGrid w:val="0"/>
          <w:color w:val="000000"/>
          <w:lang w:val="en-US"/>
        </w:rPr>
        <w:t xml:space="preserve">Error diagnosis. </w:t>
      </w:r>
    </w:p>
    <w:p w14:paraId="70BDB686" w14:textId="7DD7F0E7" w:rsidR="00D306AE" w:rsidRPr="00450AD8" w:rsidRDefault="006146CF" w:rsidP="00CB3B9A">
      <w:pPr>
        <w:pStyle w:val="ListParagraph"/>
        <w:widowControl w:val="0"/>
        <w:numPr>
          <w:ilvl w:val="0"/>
          <w:numId w:val="19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lang w:val="en-US"/>
        </w:rPr>
      </w:pPr>
      <w:r w:rsidRPr="00450AD8">
        <w:rPr>
          <w:rFonts w:cs="Arial"/>
          <w:snapToGrid w:val="0"/>
          <w:color w:val="000000"/>
          <w:lang w:val="en-US"/>
        </w:rPr>
        <w:t xml:space="preserve">Management of all </w:t>
      </w:r>
      <w:r w:rsidR="000359ED" w:rsidRPr="00450AD8">
        <w:rPr>
          <w:rFonts w:cs="Arial"/>
          <w:snapToGrid w:val="0"/>
          <w:color w:val="000000"/>
          <w:lang w:val="en-US"/>
        </w:rPr>
        <w:t xml:space="preserve">available </w:t>
      </w:r>
      <w:r w:rsidRPr="00450AD8">
        <w:rPr>
          <w:rFonts w:cs="Arial"/>
          <w:snapToGrid w:val="0"/>
          <w:color w:val="000000"/>
          <w:lang w:val="en-US"/>
        </w:rPr>
        <w:t>components: economizer, back-up heating, CO</w:t>
      </w:r>
      <w:r w:rsidRPr="00450AD8">
        <w:rPr>
          <w:rFonts w:cs="Arial"/>
          <w:snapToGrid w:val="0"/>
          <w:color w:val="000000"/>
          <w:vertAlign w:val="subscript"/>
          <w:lang w:val="en-US"/>
        </w:rPr>
        <w:t>2</w:t>
      </w:r>
      <w:r w:rsidRPr="00450AD8">
        <w:rPr>
          <w:rFonts w:cs="Arial"/>
          <w:snapToGrid w:val="0"/>
          <w:color w:val="000000"/>
          <w:lang w:val="en-US"/>
        </w:rPr>
        <w:t xml:space="preserve"> air quality</w:t>
      </w:r>
      <w:r w:rsidR="004271E5" w:rsidRPr="00450AD8">
        <w:rPr>
          <w:rFonts w:cs="Arial"/>
          <w:snapToGrid w:val="0"/>
          <w:color w:val="000000"/>
          <w:lang w:val="en-US"/>
        </w:rPr>
        <w:t xml:space="preserve"> </w:t>
      </w:r>
      <w:r w:rsidRPr="00450AD8">
        <w:rPr>
          <w:rFonts w:cs="Arial"/>
          <w:snapToGrid w:val="0"/>
          <w:color w:val="000000"/>
          <w:lang w:val="en-US"/>
        </w:rPr>
        <w:t>sensor,</w:t>
      </w:r>
      <w:r w:rsidR="00434ADA">
        <w:rPr>
          <w:rFonts w:cs="Arial"/>
          <w:snapToGrid w:val="0"/>
          <w:color w:val="000000"/>
          <w:lang w:val="en-US"/>
        </w:rPr>
        <w:br/>
      </w:r>
      <w:r w:rsidR="00450AD8">
        <w:rPr>
          <w:rFonts w:cs="Arial"/>
          <w:snapToGrid w:val="0"/>
          <w:color w:val="000000"/>
          <w:lang w:val="en-US"/>
        </w:rPr>
        <w:t xml:space="preserve">heat </w:t>
      </w:r>
      <w:r w:rsidRPr="00450AD8">
        <w:rPr>
          <w:rFonts w:cs="Arial"/>
          <w:snapToGrid w:val="0"/>
          <w:color w:val="000000"/>
          <w:lang w:val="en-US"/>
        </w:rPr>
        <w:t>recovery</w:t>
      </w:r>
      <w:r w:rsidR="00450AD8">
        <w:rPr>
          <w:rFonts w:cs="Arial"/>
          <w:snapToGrid w:val="0"/>
          <w:color w:val="000000"/>
          <w:lang w:val="en-US"/>
        </w:rPr>
        <w:t>, etc</w:t>
      </w:r>
      <w:r w:rsidR="00C85357" w:rsidRPr="00450AD8">
        <w:rPr>
          <w:rFonts w:cs="Arial"/>
          <w:snapToGrid w:val="0"/>
          <w:color w:val="000000"/>
          <w:lang w:val="en-US"/>
        </w:rPr>
        <w:t>.</w:t>
      </w:r>
    </w:p>
    <w:p w14:paraId="786DB875" w14:textId="244A47FB" w:rsidR="006146CF" w:rsidRDefault="006146CF" w:rsidP="006146CF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US"/>
        </w:rPr>
      </w:pPr>
    </w:p>
    <w:p w14:paraId="50B83C2D" w14:textId="4B3C8D65" w:rsidR="006146CF" w:rsidRPr="00652904" w:rsidRDefault="006146CF" w:rsidP="006146CF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n-150"/>
        </w:rPr>
      </w:pPr>
      <w:r w:rsidRPr="00652904">
        <w:rPr>
          <w:rFonts w:cs="Arial"/>
          <w:i/>
          <w:snapToGrid w:val="0"/>
          <w:color w:val="000000"/>
          <w:u w:val="single"/>
          <w:lang w:val="en-150"/>
        </w:rPr>
        <w:lastRenderedPageBreak/>
        <w:t>User Interfaces</w:t>
      </w:r>
    </w:p>
    <w:p w14:paraId="7C862A1E" w14:textId="5DEF7486" w:rsidR="006146CF" w:rsidRPr="00652904" w:rsidRDefault="006146CF" w:rsidP="006146CF">
      <w:pPr>
        <w:widowControl w:val="0"/>
        <w:spacing w:line="0" w:lineRule="atLeast"/>
        <w:jc w:val="both"/>
        <w:rPr>
          <w:rFonts w:cs="Arial"/>
          <w:b/>
          <w:i/>
          <w:snapToGrid w:val="0"/>
          <w:color w:val="000000"/>
          <w:u w:val="single"/>
          <w:lang w:val="en-150"/>
        </w:rPr>
      </w:pPr>
      <w:r w:rsidRPr="00652904">
        <w:rPr>
          <w:rFonts w:cs="Arial"/>
          <w:b/>
          <w:i/>
          <w:snapToGrid w:val="0"/>
          <w:color w:val="000000"/>
          <w:u w:val="single"/>
          <w:lang w:val="en-150"/>
        </w:rPr>
        <w:t xml:space="preserve">Graphic </w:t>
      </w:r>
      <w:r w:rsidR="008A6378" w:rsidRPr="00652904">
        <w:rPr>
          <w:rFonts w:cs="Arial"/>
          <w:b/>
          <w:i/>
          <w:snapToGrid w:val="0"/>
          <w:color w:val="000000"/>
          <w:u w:val="single"/>
          <w:lang w:val="en-US"/>
        </w:rPr>
        <w:t>T</w:t>
      </w:r>
      <w:r w:rsidRPr="00652904">
        <w:rPr>
          <w:rFonts w:cs="Arial"/>
          <w:b/>
          <w:i/>
          <w:snapToGrid w:val="0"/>
          <w:color w:val="000000"/>
          <w:u w:val="single"/>
          <w:lang w:val="en-150"/>
        </w:rPr>
        <w:t>erminal</w:t>
      </w:r>
    </w:p>
    <w:p w14:paraId="39DC731A" w14:textId="61D26C3F" w:rsidR="006146CF" w:rsidRDefault="003D0ED0" w:rsidP="006146CF">
      <w:pPr>
        <w:autoSpaceDE w:val="0"/>
        <w:autoSpaceDN w:val="0"/>
        <w:adjustRightInd w:val="0"/>
        <w:jc w:val="both"/>
        <w:rPr>
          <w:lang w:val="en-US"/>
        </w:rPr>
      </w:pPr>
      <w:r>
        <w:rPr>
          <w:lang w:val="en-US"/>
        </w:rPr>
        <w:t>T</w:t>
      </w:r>
      <w:r w:rsidR="006146CF" w:rsidRPr="006146CF">
        <w:rPr>
          <w:lang w:val="en-150"/>
        </w:rPr>
        <w:t>erminal</w:t>
      </w:r>
      <w:r w:rsidR="008A6378">
        <w:rPr>
          <w:lang w:val="en-US"/>
        </w:rPr>
        <w:t xml:space="preserve"> </w:t>
      </w:r>
      <w:r>
        <w:rPr>
          <w:lang w:val="en-US"/>
        </w:rPr>
        <w:t>to</w:t>
      </w:r>
      <w:r w:rsidR="008A6378">
        <w:rPr>
          <w:lang w:val="en-US"/>
        </w:rPr>
        <w:t xml:space="preserve"> be </w:t>
      </w:r>
      <w:r w:rsidR="006146CF" w:rsidRPr="006146CF">
        <w:rPr>
          <w:lang w:val="en-150"/>
        </w:rPr>
        <w:t>fitted as standard</w:t>
      </w:r>
      <w:r w:rsidR="004271E5">
        <w:rPr>
          <w:lang w:val="en-US"/>
        </w:rPr>
        <w:t xml:space="preserve"> </w:t>
      </w:r>
      <w:r w:rsidR="006146CF" w:rsidRPr="006146CF">
        <w:rPr>
          <w:lang w:val="en-150"/>
        </w:rPr>
        <w:t xml:space="preserve">on the electrical cabinet. It </w:t>
      </w:r>
      <w:r w:rsidR="008A6378">
        <w:rPr>
          <w:lang w:val="en-US"/>
        </w:rPr>
        <w:t xml:space="preserve">should be capable </w:t>
      </w:r>
      <w:r w:rsidR="0033538A">
        <w:rPr>
          <w:lang w:val="en-US"/>
        </w:rPr>
        <w:t>to provide</w:t>
      </w:r>
      <w:r w:rsidR="004271E5">
        <w:rPr>
          <w:lang w:val="en-US"/>
        </w:rPr>
        <w:t xml:space="preserve"> </w:t>
      </w:r>
      <w:r>
        <w:rPr>
          <w:lang w:val="en-US"/>
        </w:rPr>
        <w:t xml:space="preserve">control setting </w:t>
      </w:r>
      <w:r w:rsidR="006146CF" w:rsidRPr="006146CF">
        <w:rPr>
          <w:lang w:val="en-150"/>
        </w:rPr>
        <w:t>explanations in easy to understand English.</w:t>
      </w:r>
      <w:r w:rsidR="008A6378">
        <w:rPr>
          <w:lang w:val="en-US"/>
        </w:rPr>
        <w:t xml:space="preserve"> </w:t>
      </w:r>
      <w:r w:rsidR="006146CF" w:rsidRPr="006146CF">
        <w:rPr>
          <w:lang w:val="en-150"/>
        </w:rPr>
        <w:t>No decoding required.</w:t>
      </w:r>
      <w:r w:rsidR="008A6378">
        <w:rPr>
          <w:lang w:val="en-US"/>
        </w:rPr>
        <w:t xml:space="preserve"> </w:t>
      </w:r>
    </w:p>
    <w:p w14:paraId="59387E44" w14:textId="0214863E" w:rsidR="006146CF" w:rsidRPr="006146CF" w:rsidRDefault="003D0ED0" w:rsidP="006146CF">
      <w:pPr>
        <w:autoSpaceDE w:val="0"/>
        <w:autoSpaceDN w:val="0"/>
        <w:adjustRightInd w:val="0"/>
        <w:jc w:val="both"/>
        <w:rPr>
          <w:lang w:val="en-150"/>
        </w:rPr>
      </w:pPr>
      <w:r>
        <w:rPr>
          <w:lang w:val="en-US"/>
        </w:rPr>
        <w:t>T</w:t>
      </w:r>
      <w:r w:rsidR="006146CF" w:rsidRPr="006146CF">
        <w:rPr>
          <w:lang w:val="en-150"/>
        </w:rPr>
        <w:t xml:space="preserve">erminal </w:t>
      </w:r>
      <w:r w:rsidR="0033538A">
        <w:rPr>
          <w:lang w:val="en-US"/>
        </w:rPr>
        <w:t>should be able to</w:t>
      </w:r>
      <w:r w:rsidR="006146CF" w:rsidRPr="006146CF">
        <w:rPr>
          <w:lang w:val="en-150"/>
        </w:rPr>
        <w:t>:</w:t>
      </w:r>
    </w:p>
    <w:p w14:paraId="6750DE07" w14:textId="6D10155E" w:rsidR="006146CF" w:rsidRPr="00691EFD" w:rsidRDefault="006146CF" w:rsidP="00CB3B9A">
      <w:pPr>
        <w:pStyle w:val="ListParagraph"/>
        <w:numPr>
          <w:ilvl w:val="0"/>
          <w:numId w:val="20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EFD">
        <w:rPr>
          <w:lang w:val="en-150"/>
        </w:rPr>
        <w:t xml:space="preserve">Carry out </w:t>
      </w:r>
      <w:r w:rsidR="0033538A" w:rsidRPr="00691EFD">
        <w:rPr>
          <w:lang w:val="en-US"/>
        </w:rPr>
        <w:t xml:space="preserve">unit </w:t>
      </w:r>
      <w:r w:rsidRPr="00691EFD">
        <w:rPr>
          <w:lang w:val="en-150"/>
        </w:rPr>
        <w:t>initial programming.</w:t>
      </w:r>
    </w:p>
    <w:p w14:paraId="24629EE4" w14:textId="25D543C1" w:rsidR="006146CF" w:rsidRPr="00691EFD" w:rsidRDefault="006146CF" w:rsidP="00CB3B9A">
      <w:pPr>
        <w:pStyle w:val="ListParagraph"/>
        <w:numPr>
          <w:ilvl w:val="0"/>
          <w:numId w:val="20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EFD">
        <w:rPr>
          <w:lang w:val="en-150"/>
        </w:rPr>
        <w:t>Modify operating parameters.</w:t>
      </w:r>
    </w:p>
    <w:p w14:paraId="76765D54" w14:textId="4D51532B" w:rsidR="006146CF" w:rsidRPr="00691EFD" w:rsidRDefault="006146CF" w:rsidP="00CB3B9A">
      <w:pPr>
        <w:pStyle w:val="ListParagraph"/>
        <w:numPr>
          <w:ilvl w:val="0"/>
          <w:numId w:val="20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EFD">
        <w:rPr>
          <w:lang w:val="en-150"/>
        </w:rPr>
        <w:t>Switch the unit ON/OFF.</w:t>
      </w:r>
    </w:p>
    <w:p w14:paraId="7C0E2157" w14:textId="7DDC2E0A" w:rsidR="00C83B82" w:rsidRPr="00691EFD" w:rsidRDefault="006146CF" w:rsidP="00CB3B9A">
      <w:pPr>
        <w:pStyle w:val="ListParagraph"/>
        <w:numPr>
          <w:ilvl w:val="0"/>
          <w:numId w:val="20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EFD">
        <w:rPr>
          <w:lang w:val="en-150"/>
        </w:rPr>
        <w:t>Select operating mode and adjust setpoints.</w:t>
      </w:r>
    </w:p>
    <w:p w14:paraId="49F48590" w14:textId="45BFBFE8" w:rsidR="006146CF" w:rsidRPr="00691EFD" w:rsidRDefault="006146CF" w:rsidP="00CB3B9A">
      <w:pPr>
        <w:pStyle w:val="ListParagraph"/>
        <w:numPr>
          <w:ilvl w:val="0"/>
          <w:numId w:val="20"/>
        </w:numPr>
        <w:autoSpaceDE w:val="0"/>
        <w:autoSpaceDN w:val="0"/>
        <w:adjustRightInd w:val="0"/>
        <w:ind w:left="567" w:hanging="207"/>
        <w:jc w:val="both"/>
        <w:rPr>
          <w:lang w:val="en-150"/>
        </w:rPr>
      </w:pPr>
      <w:r w:rsidRPr="00691EFD">
        <w:rPr>
          <w:lang w:val="en-150"/>
        </w:rPr>
        <w:t>Display the variables controlled and sensor values</w:t>
      </w:r>
      <w:r w:rsidR="004271E5" w:rsidRPr="00691EFD">
        <w:rPr>
          <w:lang w:val="en-US"/>
        </w:rPr>
        <w:t xml:space="preserve"> </w:t>
      </w:r>
      <w:r w:rsidRPr="00691EFD">
        <w:rPr>
          <w:lang w:val="en-150"/>
        </w:rPr>
        <w:t>measured.</w:t>
      </w:r>
    </w:p>
    <w:p w14:paraId="4DB424D9" w14:textId="610E8EAF" w:rsidR="006146CF" w:rsidRPr="00691EFD" w:rsidRDefault="006146CF" w:rsidP="00CB3B9A">
      <w:pPr>
        <w:pStyle w:val="ListParagraph"/>
        <w:numPr>
          <w:ilvl w:val="0"/>
          <w:numId w:val="20"/>
        </w:numPr>
        <w:autoSpaceDE w:val="0"/>
        <w:autoSpaceDN w:val="0"/>
        <w:adjustRightInd w:val="0"/>
        <w:ind w:left="567" w:hanging="207"/>
        <w:jc w:val="both"/>
        <w:rPr>
          <w:lang w:val="en-US"/>
        </w:rPr>
      </w:pPr>
      <w:r w:rsidRPr="00691EFD">
        <w:rPr>
          <w:lang w:val="en-150"/>
        </w:rPr>
        <w:t>Display the current</w:t>
      </w:r>
      <w:r w:rsidR="0033538A" w:rsidRPr="00691EFD">
        <w:rPr>
          <w:lang w:val="en-US"/>
        </w:rPr>
        <w:t xml:space="preserve"> and past</w:t>
      </w:r>
      <w:r w:rsidRPr="00691EFD">
        <w:rPr>
          <w:lang w:val="en-150"/>
        </w:rPr>
        <w:t xml:space="preserve"> alarms</w:t>
      </w:r>
      <w:r w:rsidR="0033538A" w:rsidRPr="00691EFD">
        <w:rPr>
          <w:lang w:val="en-US"/>
        </w:rPr>
        <w:t>.</w:t>
      </w:r>
    </w:p>
    <w:p w14:paraId="3184CCE7" w14:textId="4EB597E1" w:rsidR="006146CF" w:rsidRDefault="006146CF" w:rsidP="006146CF">
      <w:pPr>
        <w:autoSpaceDE w:val="0"/>
        <w:autoSpaceDN w:val="0"/>
        <w:adjustRightInd w:val="0"/>
        <w:jc w:val="both"/>
        <w:rPr>
          <w:lang w:val="en-150"/>
        </w:rPr>
      </w:pPr>
    </w:p>
    <w:p w14:paraId="1116AF69" w14:textId="35958677" w:rsidR="006146CF" w:rsidRPr="00652904" w:rsidRDefault="006146CF" w:rsidP="005256F7">
      <w:pPr>
        <w:widowControl w:val="0"/>
        <w:spacing w:line="0" w:lineRule="atLeast"/>
        <w:jc w:val="both"/>
        <w:rPr>
          <w:rFonts w:cs="Arial"/>
          <w:b/>
          <w:i/>
          <w:snapToGrid w:val="0"/>
          <w:color w:val="000000"/>
          <w:u w:val="single"/>
          <w:lang w:val="en-150"/>
        </w:rPr>
      </w:pPr>
      <w:r w:rsidRPr="00652904">
        <w:rPr>
          <w:rFonts w:cs="Arial"/>
          <w:b/>
          <w:i/>
          <w:snapToGrid w:val="0"/>
          <w:color w:val="000000"/>
          <w:u w:val="single"/>
          <w:lang w:val="en-150"/>
        </w:rPr>
        <w:t xml:space="preserve">User </w:t>
      </w:r>
      <w:r w:rsidR="004F7A7F">
        <w:rPr>
          <w:rFonts w:cs="Arial"/>
          <w:b/>
          <w:i/>
          <w:snapToGrid w:val="0"/>
          <w:color w:val="000000"/>
          <w:u w:val="single"/>
          <w:lang w:val="en-US"/>
        </w:rPr>
        <w:t>T</w:t>
      </w:r>
      <w:r w:rsidRPr="00652904">
        <w:rPr>
          <w:rFonts w:cs="Arial"/>
          <w:b/>
          <w:i/>
          <w:snapToGrid w:val="0"/>
          <w:color w:val="000000"/>
          <w:u w:val="single"/>
          <w:lang w:val="en-150"/>
        </w:rPr>
        <w:t>erminal (optional)</w:t>
      </w:r>
    </w:p>
    <w:p w14:paraId="40ECA526" w14:textId="2594B6AF" w:rsidR="006146CF" w:rsidRPr="006146CF" w:rsidRDefault="003D0ED0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>
        <w:rPr>
          <w:color w:val="000000"/>
          <w:lang w:val="en-US"/>
        </w:rPr>
        <w:t>T</w:t>
      </w:r>
      <w:r w:rsidR="006146CF" w:rsidRPr="006146CF">
        <w:rPr>
          <w:color w:val="000000"/>
          <w:lang w:val="en-150"/>
        </w:rPr>
        <w:t xml:space="preserve">erminal </w:t>
      </w:r>
      <w:r>
        <w:rPr>
          <w:color w:val="000000"/>
          <w:lang w:val="en-US"/>
        </w:rPr>
        <w:t>to</w:t>
      </w:r>
      <w:r w:rsidR="006146CF" w:rsidRPr="006146CF">
        <w:rPr>
          <w:color w:val="000000"/>
          <w:lang w:val="en-150"/>
        </w:rPr>
        <w:t xml:space="preserve"> be installed on the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electrical cabinet</w:t>
      </w:r>
      <w:r>
        <w:rPr>
          <w:color w:val="000000"/>
          <w:lang w:val="en-US"/>
        </w:rPr>
        <w:t xml:space="preserve"> (</w:t>
      </w:r>
      <w:r w:rsidR="006146CF" w:rsidRPr="006146CF">
        <w:rPr>
          <w:color w:val="000000"/>
          <w:lang w:val="en-150"/>
        </w:rPr>
        <w:t>instead of the graphic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terminal</w:t>
      </w:r>
      <w:r>
        <w:rPr>
          <w:color w:val="000000"/>
          <w:lang w:val="en-US"/>
        </w:rPr>
        <w:t>)</w:t>
      </w:r>
      <w:r w:rsidR="006146CF" w:rsidRPr="006146CF">
        <w:rPr>
          <w:color w:val="000000"/>
          <w:lang w:val="en-150"/>
        </w:rPr>
        <w:t>. In this case, remote connection</w:t>
      </w:r>
      <w:r w:rsidR="004F7A7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 xml:space="preserve">of the graphic terminal </w:t>
      </w:r>
      <w:r>
        <w:rPr>
          <w:color w:val="000000"/>
          <w:lang w:val="en-US"/>
        </w:rPr>
        <w:t>should be</w:t>
      </w:r>
      <w:r w:rsidR="006146CF" w:rsidRPr="006146CF">
        <w:rPr>
          <w:color w:val="000000"/>
          <w:lang w:val="en-150"/>
        </w:rPr>
        <w:t xml:space="preserve"> possible.</w:t>
      </w:r>
    </w:p>
    <w:p w14:paraId="1DACA981" w14:textId="1469E77E" w:rsidR="003D0ED0" w:rsidRPr="003D0ED0" w:rsidRDefault="004F7A7F" w:rsidP="003D0ED0">
      <w:pPr>
        <w:autoSpaceDE w:val="0"/>
        <w:autoSpaceDN w:val="0"/>
        <w:adjustRightInd w:val="0"/>
        <w:jc w:val="both"/>
        <w:rPr>
          <w:lang w:val="en-150"/>
        </w:rPr>
      </w:pPr>
      <w:r>
        <w:rPr>
          <w:lang w:val="en-US"/>
        </w:rPr>
        <w:t>User t</w:t>
      </w:r>
      <w:r w:rsidR="003D0ED0" w:rsidRPr="003D0ED0">
        <w:rPr>
          <w:lang w:val="en-150"/>
        </w:rPr>
        <w:t xml:space="preserve">erminal </w:t>
      </w:r>
      <w:r w:rsidR="003D0ED0" w:rsidRPr="003D0ED0">
        <w:rPr>
          <w:lang w:val="en-US"/>
        </w:rPr>
        <w:t>should be able to</w:t>
      </w:r>
      <w:r w:rsidR="003D0ED0" w:rsidRPr="003D0ED0">
        <w:rPr>
          <w:lang w:val="en-150"/>
        </w:rPr>
        <w:t>:</w:t>
      </w:r>
    </w:p>
    <w:p w14:paraId="7B5C4089" w14:textId="7E75B11B" w:rsidR="006146CF" w:rsidRPr="001E48A6" w:rsidRDefault="006146CF" w:rsidP="00CB3B9A">
      <w:pPr>
        <w:pStyle w:val="ListParagraph"/>
        <w:numPr>
          <w:ilvl w:val="0"/>
          <w:numId w:val="21"/>
        </w:numPr>
        <w:autoSpaceDE w:val="0"/>
        <w:autoSpaceDN w:val="0"/>
        <w:adjustRightInd w:val="0"/>
        <w:ind w:left="567" w:hanging="207"/>
        <w:jc w:val="both"/>
        <w:rPr>
          <w:color w:val="000000"/>
          <w:lang w:val="en-150"/>
        </w:rPr>
      </w:pPr>
      <w:r w:rsidRPr="001E48A6">
        <w:rPr>
          <w:color w:val="000000"/>
          <w:lang w:val="en-150"/>
        </w:rPr>
        <w:t>Switch the unit ON/OFF.</w:t>
      </w:r>
    </w:p>
    <w:p w14:paraId="1D24B0F9" w14:textId="6775127E" w:rsidR="006146CF" w:rsidRPr="001E48A6" w:rsidRDefault="006146CF" w:rsidP="00CB3B9A">
      <w:pPr>
        <w:pStyle w:val="ListParagraph"/>
        <w:numPr>
          <w:ilvl w:val="0"/>
          <w:numId w:val="21"/>
        </w:numPr>
        <w:autoSpaceDE w:val="0"/>
        <w:autoSpaceDN w:val="0"/>
        <w:adjustRightInd w:val="0"/>
        <w:ind w:left="567" w:hanging="207"/>
        <w:jc w:val="both"/>
        <w:rPr>
          <w:color w:val="000000"/>
          <w:lang w:val="en-150"/>
        </w:rPr>
      </w:pPr>
      <w:r w:rsidRPr="001E48A6">
        <w:rPr>
          <w:color w:val="000000"/>
          <w:lang w:val="en-150"/>
        </w:rPr>
        <w:t>Select operating mode and adjust setpoints.</w:t>
      </w:r>
    </w:p>
    <w:p w14:paraId="2DD67D37" w14:textId="3ED1C118" w:rsidR="006146CF" w:rsidRPr="001E48A6" w:rsidRDefault="006146CF" w:rsidP="00CB3B9A">
      <w:pPr>
        <w:pStyle w:val="ListParagraph"/>
        <w:numPr>
          <w:ilvl w:val="0"/>
          <w:numId w:val="21"/>
        </w:numPr>
        <w:autoSpaceDE w:val="0"/>
        <w:autoSpaceDN w:val="0"/>
        <w:adjustRightInd w:val="0"/>
        <w:ind w:left="567" w:hanging="207"/>
        <w:jc w:val="both"/>
        <w:rPr>
          <w:color w:val="000000"/>
          <w:lang w:val="en-150"/>
        </w:rPr>
      </w:pPr>
      <w:r w:rsidRPr="001E48A6">
        <w:rPr>
          <w:color w:val="000000"/>
          <w:lang w:val="en-150"/>
        </w:rPr>
        <w:t>Display</w:t>
      </w:r>
      <w:r w:rsidR="00D700BC">
        <w:rPr>
          <w:color w:val="000000"/>
          <w:lang w:val="en-US"/>
        </w:rPr>
        <w:t xml:space="preserve">: indoor air </w:t>
      </w:r>
      <w:r w:rsidRPr="001E48A6">
        <w:rPr>
          <w:color w:val="000000"/>
          <w:lang w:val="en-150"/>
        </w:rPr>
        <w:t>temperature and humidity,</w:t>
      </w:r>
      <w:r w:rsidR="00E9448F" w:rsidRPr="001E48A6">
        <w:rPr>
          <w:color w:val="000000"/>
          <w:lang w:val="en-US"/>
        </w:rPr>
        <w:t xml:space="preserve"> </w:t>
      </w:r>
      <w:r w:rsidRPr="001E48A6">
        <w:rPr>
          <w:color w:val="000000"/>
          <w:lang w:val="en-150"/>
        </w:rPr>
        <w:t xml:space="preserve">outdoor </w:t>
      </w:r>
      <w:r w:rsidR="00D700BC">
        <w:rPr>
          <w:color w:val="000000"/>
          <w:lang w:val="en-US"/>
        </w:rPr>
        <w:t xml:space="preserve">air </w:t>
      </w:r>
      <w:r w:rsidRPr="001E48A6">
        <w:rPr>
          <w:color w:val="000000"/>
          <w:lang w:val="en-150"/>
        </w:rPr>
        <w:t>temperature, supply air temperature, CO</w:t>
      </w:r>
      <w:r w:rsidRPr="00D700BC">
        <w:rPr>
          <w:color w:val="000000"/>
          <w:vertAlign w:val="subscript"/>
          <w:lang w:val="en-150"/>
        </w:rPr>
        <w:t>2</w:t>
      </w:r>
      <w:r w:rsidRPr="00D700BC">
        <w:rPr>
          <w:color w:val="000000"/>
          <w:lang w:val="en-150"/>
        </w:rPr>
        <w:t xml:space="preserve"> </w:t>
      </w:r>
      <w:r w:rsidRPr="001E48A6">
        <w:rPr>
          <w:color w:val="000000"/>
          <w:lang w:val="en-150"/>
        </w:rPr>
        <w:t>sensor</w:t>
      </w:r>
      <w:r w:rsidR="00D700BC">
        <w:rPr>
          <w:color w:val="000000"/>
          <w:lang w:val="en-US"/>
        </w:rPr>
        <w:t xml:space="preserve"> readings</w:t>
      </w:r>
      <w:r w:rsidR="009E2CD7">
        <w:rPr>
          <w:color w:val="000000"/>
          <w:lang w:val="en-US"/>
        </w:rPr>
        <w:t xml:space="preserve"> </w:t>
      </w:r>
      <w:r w:rsidRPr="001E48A6">
        <w:rPr>
          <w:color w:val="000000"/>
          <w:lang w:val="en-150"/>
        </w:rPr>
        <w:t xml:space="preserve">and </w:t>
      </w:r>
      <w:r w:rsidR="00D700BC">
        <w:rPr>
          <w:color w:val="000000"/>
          <w:lang w:val="en-US"/>
        </w:rPr>
        <w:t>damper control</w:t>
      </w:r>
      <w:r w:rsidRPr="001E48A6">
        <w:rPr>
          <w:color w:val="000000"/>
          <w:lang w:val="en-150"/>
        </w:rPr>
        <w:t>.</w:t>
      </w:r>
    </w:p>
    <w:p w14:paraId="362E5B2D" w14:textId="003C6CEF" w:rsidR="00546E13" w:rsidRPr="001E48A6" w:rsidRDefault="006146CF" w:rsidP="00CB3B9A">
      <w:pPr>
        <w:pStyle w:val="ListParagraph"/>
        <w:numPr>
          <w:ilvl w:val="0"/>
          <w:numId w:val="21"/>
        </w:numPr>
        <w:autoSpaceDE w:val="0"/>
        <w:autoSpaceDN w:val="0"/>
        <w:adjustRightInd w:val="0"/>
        <w:ind w:left="567" w:hanging="207"/>
        <w:jc w:val="both"/>
        <w:rPr>
          <w:color w:val="000000"/>
          <w:lang w:val="en-150"/>
        </w:rPr>
      </w:pPr>
      <w:r w:rsidRPr="001E48A6">
        <w:rPr>
          <w:color w:val="000000"/>
          <w:lang w:val="en-150"/>
        </w:rPr>
        <w:t xml:space="preserve">Display </w:t>
      </w:r>
      <w:r w:rsidR="003D0ED0">
        <w:rPr>
          <w:color w:val="000000"/>
          <w:lang w:val="en-US"/>
        </w:rPr>
        <w:t>alarm</w:t>
      </w:r>
      <w:r w:rsidRPr="001E48A6">
        <w:rPr>
          <w:color w:val="000000"/>
          <w:lang w:val="en-150"/>
        </w:rPr>
        <w:t xml:space="preserve"> codes.</w:t>
      </w:r>
    </w:p>
    <w:p w14:paraId="1D5F7025" w14:textId="715E0C70" w:rsidR="006146CF" w:rsidRDefault="006146CF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01B4EC89" w14:textId="5D8471ED" w:rsidR="006146CF" w:rsidRPr="00652904" w:rsidRDefault="006146CF" w:rsidP="005256F7">
      <w:pPr>
        <w:widowControl w:val="0"/>
        <w:spacing w:line="0" w:lineRule="atLeast"/>
        <w:jc w:val="both"/>
        <w:rPr>
          <w:rFonts w:cs="Arial"/>
          <w:b/>
          <w:i/>
          <w:snapToGrid w:val="0"/>
          <w:color w:val="000000"/>
          <w:u w:val="single"/>
          <w:lang w:val="en-150"/>
        </w:rPr>
      </w:pPr>
      <w:r w:rsidRPr="00652904">
        <w:rPr>
          <w:rFonts w:cs="Arial"/>
          <w:b/>
          <w:i/>
          <w:snapToGrid w:val="0"/>
          <w:color w:val="000000"/>
          <w:u w:val="single"/>
          <w:lang w:val="en-150"/>
        </w:rPr>
        <w:t xml:space="preserve">Touch </w:t>
      </w:r>
      <w:r w:rsidR="004F7A7F">
        <w:rPr>
          <w:rFonts w:cs="Arial"/>
          <w:b/>
          <w:i/>
          <w:snapToGrid w:val="0"/>
          <w:color w:val="000000"/>
          <w:u w:val="single"/>
          <w:lang w:val="en-US"/>
        </w:rPr>
        <w:t>Panel</w:t>
      </w:r>
      <w:r w:rsidRPr="00652904">
        <w:rPr>
          <w:rFonts w:cs="Arial"/>
          <w:b/>
          <w:i/>
          <w:snapToGrid w:val="0"/>
          <w:color w:val="000000"/>
          <w:u w:val="single"/>
          <w:lang w:val="en-150"/>
        </w:rPr>
        <w:t xml:space="preserve"> (optional)</w:t>
      </w:r>
    </w:p>
    <w:p w14:paraId="40100C17" w14:textId="4C1943CA" w:rsidR="006146CF" w:rsidRDefault="004F7A7F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>
        <w:rPr>
          <w:color w:val="000000"/>
          <w:lang w:val="en-US"/>
        </w:rPr>
        <w:t>T</w:t>
      </w:r>
      <w:r w:rsidR="00D700BC">
        <w:rPr>
          <w:color w:val="000000"/>
          <w:lang w:val="en-US"/>
        </w:rPr>
        <w:t xml:space="preserve">ouch panel should be able to perform the same functions as the </w:t>
      </w:r>
      <w:r w:rsidR="006146CF" w:rsidRPr="006146CF">
        <w:rPr>
          <w:color w:val="000000"/>
          <w:lang w:val="en-150"/>
        </w:rPr>
        <w:t>graphic terminal</w:t>
      </w:r>
      <w:r w:rsidR="00D700BC">
        <w:rPr>
          <w:color w:val="000000"/>
          <w:lang w:val="en-US"/>
        </w:rPr>
        <w:t xml:space="preserve">. The touch panel however should be equipped </w:t>
      </w:r>
      <w:r w:rsidR="00EA316E">
        <w:rPr>
          <w:color w:val="000000"/>
          <w:lang w:val="en-US"/>
        </w:rPr>
        <w:t>wit</w:t>
      </w:r>
      <w:r w:rsidR="00541EC2">
        <w:rPr>
          <w:color w:val="000000"/>
          <w:lang w:val="en-US"/>
        </w:rPr>
        <w:t>h a</w:t>
      </w:r>
      <w:r w:rsidR="00541EC2" w:rsidRPr="00541EC2">
        <w:rPr>
          <w:color w:val="000000"/>
          <w:lang w:val="en-150"/>
        </w:rPr>
        <w:t xml:space="preserve"> </w:t>
      </w:r>
      <w:r w:rsidR="00541EC2" w:rsidRPr="006146CF">
        <w:rPr>
          <w:color w:val="000000"/>
          <w:lang w:val="en-150"/>
        </w:rPr>
        <w:t>touchscreen panel</w:t>
      </w:r>
      <w:r w:rsidR="00541EC2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 xml:space="preserve">(minimum size of </w:t>
      </w:r>
      <w:r w:rsidR="00B36AB0" w:rsidRPr="006146CF">
        <w:rPr>
          <w:color w:val="000000"/>
          <w:lang w:val="en-150"/>
        </w:rPr>
        <w:t>4.3</w:t>
      </w:r>
      <w:r>
        <w:rPr>
          <w:color w:val="000000"/>
          <w:lang w:val="en-US"/>
        </w:rPr>
        <w:t xml:space="preserve"> inches)</w:t>
      </w:r>
      <w:r w:rsidR="00E9448F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 xml:space="preserve">designed to </w:t>
      </w:r>
      <w:r w:rsidR="006146CF" w:rsidRPr="006146CF">
        <w:rPr>
          <w:color w:val="000000"/>
          <w:lang w:val="en-150"/>
        </w:rPr>
        <w:t>make</w:t>
      </w:r>
      <w:r w:rsidR="00EE1242">
        <w:rPr>
          <w:color w:val="000000"/>
          <w:lang w:val="en-US"/>
        </w:rPr>
        <w:t xml:space="preserve"> user – unit </w:t>
      </w:r>
      <w:r w:rsidR="006146CF" w:rsidRPr="006146CF">
        <w:rPr>
          <w:color w:val="000000"/>
          <w:lang w:val="en-150"/>
        </w:rPr>
        <w:t>interaction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much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easier by simplifying navigation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between various scree</w:t>
      </w:r>
      <w:r>
        <w:rPr>
          <w:color w:val="000000"/>
          <w:lang w:val="en-US"/>
        </w:rPr>
        <w:t>n menus</w:t>
      </w:r>
      <w:r w:rsidR="006146CF" w:rsidRPr="006146CF">
        <w:rPr>
          <w:color w:val="000000"/>
          <w:lang w:val="en-150"/>
        </w:rPr>
        <w:t>.</w:t>
      </w:r>
    </w:p>
    <w:p w14:paraId="6A50B4B2" w14:textId="3530FAB0" w:rsidR="006146CF" w:rsidRDefault="006146CF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36CF2085" w14:textId="1B5FA062" w:rsidR="006146CF" w:rsidRPr="0033538A" w:rsidRDefault="006146CF" w:rsidP="005256F7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n-150"/>
        </w:rPr>
      </w:pPr>
      <w:r w:rsidRPr="0033538A">
        <w:rPr>
          <w:rFonts w:cs="Arial"/>
          <w:i/>
          <w:snapToGrid w:val="0"/>
          <w:color w:val="000000"/>
          <w:u w:val="single"/>
          <w:lang w:val="en-150"/>
        </w:rPr>
        <w:t xml:space="preserve">Supervision </w:t>
      </w:r>
      <w:r w:rsidR="00652904" w:rsidRPr="0033538A">
        <w:rPr>
          <w:rFonts w:cs="Arial"/>
          <w:i/>
          <w:snapToGrid w:val="0"/>
          <w:color w:val="000000"/>
          <w:u w:val="single"/>
          <w:lang w:val="en-150"/>
        </w:rPr>
        <w:t>Solutions</w:t>
      </w:r>
    </w:p>
    <w:p w14:paraId="739A5629" w14:textId="5248DBBB" w:rsidR="00D26226" w:rsidRDefault="006146CF" w:rsidP="00D26226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 w:rsidRPr="006146CF">
        <w:rPr>
          <w:color w:val="000000"/>
          <w:lang w:val="en-150"/>
        </w:rPr>
        <w:t xml:space="preserve">Different solutions of supervision </w:t>
      </w:r>
      <w:r w:rsidR="00EE1242">
        <w:rPr>
          <w:color w:val="000000"/>
          <w:lang w:val="en-US"/>
        </w:rPr>
        <w:t>to be</w:t>
      </w:r>
      <w:r w:rsidRPr="006146CF">
        <w:rPr>
          <w:color w:val="000000"/>
          <w:lang w:val="en-150"/>
        </w:rPr>
        <w:t xml:space="preserve"> available base</w:t>
      </w:r>
      <w:r w:rsidR="00411994">
        <w:rPr>
          <w:color w:val="000000"/>
          <w:lang w:val="en-US"/>
        </w:rPr>
        <w:t>d</w:t>
      </w:r>
      <w:r w:rsidRPr="006146CF">
        <w:rPr>
          <w:color w:val="000000"/>
          <w:lang w:val="en-150"/>
        </w:rPr>
        <w:t xml:space="preserve"> on unit BMS card</w:t>
      </w:r>
      <w:r w:rsidR="00411994">
        <w:rPr>
          <w:color w:val="000000"/>
          <w:lang w:val="en-US"/>
        </w:rPr>
        <w:t xml:space="preserve"> </w:t>
      </w:r>
      <w:r w:rsidRPr="006146CF">
        <w:rPr>
          <w:color w:val="000000"/>
          <w:lang w:val="en-150"/>
        </w:rPr>
        <w:t>(Ethernet pCO Web or RS485 Carel/Modbus).</w:t>
      </w:r>
      <w:r w:rsidR="00BD4C1A">
        <w:rPr>
          <w:color w:val="000000"/>
          <w:lang w:val="en-US"/>
        </w:rPr>
        <w:t xml:space="preserve"> </w:t>
      </w:r>
      <w:r w:rsidR="00D26226" w:rsidRPr="006146CF">
        <w:rPr>
          <w:color w:val="000000"/>
          <w:lang w:val="en-150"/>
        </w:rPr>
        <w:t>These systems are used to manage the installation remotely</w:t>
      </w:r>
      <w:r w:rsidR="00D26226">
        <w:rPr>
          <w:color w:val="000000"/>
          <w:lang w:val="en-US"/>
        </w:rPr>
        <w:t>.</w:t>
      </w:r>
      <w:r w:rsidR="00BD4C1A">
        <w:rPr>
          <w:color w:val="000000"/>
          <w:lang w:val="en-US"/>
        </w:rPr>
        <w:t xml:space="preserve"> </w:t>
      </w:r>
      <w:r w:rsidR="00D26226" w:rsidRPr="006146CF">
        <w:rPr>
          <w:color w:val="000000"/>
          <w:lang w:val="en-150"/>
        </w:rPr>
        <w:t>All the information on the system can be accessed via Internet connection. The online interface</w:t>
      </w:r>
      <w:r w:rsidR="00BD4C1A">
        <w:rPr>
          <w:color w:val="000000"/>
          <w:lang w:val="en-US"/>
        </w:rPr>
        <w:t xml:space="preserve"> is to </w:t>
      </w:r>
      <w:r w:rsidR="00D26226" w:rsidRPr="006146CF">
        <w:rPr>
          <w:color w:val="000000"/>
          <w:lang w:val="en-150"/>
        </w:rPr>
        <w:t>enable monitoring and complete configuration</w:t>
      </w:r>
      <w:r w:rsidR="00D26226">
        <w:rPr>
          <w:color w:val="000000"/>
          <w:lang w:val="en-US"/>
        </w:rPr>
        <w:t xml:space="preserve"> </w:t>
      </w:r>
      <w:r w:rsidR="00D26226" w:rsidRPr="006146CF">
        <w:rPr>
          <w:color w:val="000000"/>
          <w:lang w:val="en-150"/>
        </w:rPr>
        <w:t>of the installation.</w:t>
      </w:r>
      <w:r w:rsidR="00D26226">
        <w:rPr>
          <w:color w:val="000000"/>
          <w:lang w:val="en-US"/>
        </w:rPr>
        <w:t xml:space="preserve"> </w:t>
      </w:r>
      <w:r w:rsidR="00BD4C1A">
        <w:rPr>
          <w:color w:val="000000"/>
          <w:lang w:val="en-US"/>
        </w:rPr>
        <w:t xml:space="preserve">For the remote control of </w:t>
      </w:r>
      <w:r w:rsidR="00D26226" w:rsidRPr="006146CF">
        <w:rPr>
          <w:color w:val="000000"/>
          <w:lang w:val="en-150"/>
        </w:rPr>
        <w:t>multiple sites, special tools</w:t>
      </w:r>
      <w:r w:rsidR="00D26226">
        <w:rPr>
          <w:color w:val="000000"/>
          <w:lang w:val="en-US"/>
        </w:rPr>
        <w:t xml:space="preserve"> </w:t>
      </w:r>
      <w:r w:rsidR="00D26226" w:rsidRPr="006146CF">
        <w:rPr>
          <w:color w:val="000000"/>
          <w:lang w:val="en-150"/>
        </w:rPr>
        <w:t>dedicated to centralized management, such as RemotePRO</w:t>
      </w:r>
      <w:r w:rsidR="00D26226">
        <w:rPr>
          <w:color w:val="000000"/>
          <w:lang w:val="en-US"/>
        </w:rPr>
        <w:t xml:space="preserve"> </w:t>
      </w:r>
      <w:r w:rsidR="00D26226" w:rsidRPr="006146CF">
        <w:rPr>
          <w:color w:val="000000"/>
          <w:lang w:val="en-150"/>
        </w:rPr>
        <w:t>and RemoteValue</w:t>
      </w:r>
      <w:r w:rsidR="00BD4C1A">
        <w:rPr>
          <w:color w:val="000000"/>
          <w:lang w:val="en-US"/>
        </w:rPr>
        <w:t xml:space="preserve"> should be used</w:t>
      </w:r>
      <w:r w:rsidR="00D26226" w:rsidRPr="006146CF">
        <w:rPr>
          <w:color w:val="000000"/>
          <w:lang w:val="en-150"/>
        </w:rPr>
        <w:t>.</w:t>
      </w:r>
    </w:p>
    <w:p w14:paraId="5EEE2764" w14:textId="77777777" w:rsidR="00E9448F" w:rsidRPr="006146CF" w:rsidRDefault="00E9448F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3427F1B6" w14:textId="77777777" w:rsidR="006146CF" w:rsidRPr="005050CA" w:rsidRDefault="006146CF" w:rsidP="005050CA">
      <w:pPr>
        <w:widowControl w:val="0"/>
        <w:spacing w:line="0" w:lineRule="atLeast"/>
        <w:jc w:val="both"/>
        <w:rPr>
          <w:rFonts w:cs="Arial"/>
          <w:b/>
          <w:i/>
          <w:snapToGrid w:val="0"/>
          <w:color w:val="000000"/>
          <w:u w:val="single"/>
          <w:lang w:val="en-150"/>
        </w:rPr>
      </w:pPr>
      <w:r w:rsidRPr="005050CA">
        <w:rPr>
          <w:rFonts w:cs="Arial"/>
          <w:b/>
          <w:i/>
          <w:snapToGrid w:val="0"/>
          <w:color w:val="000000"/>
          <w:u w:val="single"/>
          <w:lang w:val="en-150"/>
        </w:rPr>
        <w:t>pCO Web</w:t>
      </w:r>
    </w:p>
    <w:p w14:paraId="28CE1109" w14:textId="6C27B76F" w:rsidR="006146CF" w:rsidRDefault="00260CAB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>
        <w:rPr>
          <w:color w:val="000000"/>
          <w:lang w:val="en-US"/>
        </w:rPr>
        <w:t>Solution</w:t>
      </w:r>
      <w:r w:rsidR="006146CF" w:rsidRPr="006146CF">
        <w:rPr>
          <w:color w:val="000000"/>
          <w:lang w:val="en-150"/>
        </w:rPr>
        <w:t xml:space="preserve"> for management and supervision of a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 xml:space="preserve">single unit </w:t>
      </w:r>
      <w:r>
        <w:rPr>
          <w:color w:val="000000"/>
          <w:lang w:val="en-US"/>
        </w:rPr>
        <w:t>(</w:t>
      </w:r>
      <w:r w:rsidR="006146CF" w:rsidRPr="006146CF">
        <w:rPr>
          <w:color w:val="000000"/>
          <w:lang w:val="en-150"/>
        </w:rPr>
        <w:t>if this incorporates the Ethernet pCO Web card</w:t>
      </w:r>
      <w:r>
        <w:rPr>
          <w:color w:val="000000"/>
          <w:lang w:val="en-US"/>
        </w:rPr>
        <w:t>)</w:t>
      </w:r>
      <w:r w:rsidR="006146CF" w:rsidRPr="006146CF">
        <w:rPr>
          <w:color w:val="000000"/>
          <w:lang w:val="en-150"/>
        </w:rPr>
        <w:t>.</w:t>
      </w:r>
    </w:p>
    <w:p w14:paraId="15DB04B0" w14:textId="77777777" w:rsidR="00E9448F" w:rsidRPr="006146CF" w:rsidRDefault="00E9448F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047059D2" w14:textId="77777777" w:rsidR="006146CF" w:rsidRPr="005050CA" w:rsidRDefault="006146CF" w:rsidP="005050CA">
      <w:pPr>
        <w:widowControl w:val="0"/>
        <w:spacing w:line="0" w:lineRule="atLeast"/>
        <w:jc w:val="both"/>
        <w:rPr>
          <w:rFonts w:cs="Arial"/>
          <w:b/>
          <w:i/>
          <w:snapToGrid w:val="0"/>
          <w:color w:val="000000"/>
          <w:u w:val="single"/>
          <w:lang w:val="en-150"/>
        </w:rPr>
      </w:pPr>
      <w:r w:rsidRPr="005050CA">
        <w:rPr>
          <w:rFonts w:cs="Arial"/>
          <w:b/>
          <w:i/>
          <w:snapToGrid w:val="0"/>
          <w:color w:val="000000"/>
          <w:u w:val="single"/>
          <w:lang w:val="en-150"/>
        </w:rPr>
        <w:t>BOSS</w:t>
      </w:r>
    </w:p>
    <w:p w14:paraId="359C42CC" w14:textId="75ED819A" w:rsidR="006146CF" w:rsidRPr="006146CF" w:rsidRDefault="000A40E8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>
        <w:rPr>
          <w:color w:val="000000"/>
          <w:lang w:val="en-US"/>
        </w:rPr>
        <w:t>Solution</w:t>
      </w:r>
      <w:r w:rsidR="006146CF" w:rsidRPr="006146CF">
        <w:rPr>
          <w:color w:val="000000"/>
          <w:lang w:val="en-150"/>
        </w:rPr>
        <w:t xml:space="preserve"> for management and supervision of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 xml:space="preserve">air-conditioning installations with up to </w:t>
      </w:r>
      <w:r>
        <w:rPr>
          <w:color w:val="000000"/>
          <w:lang w:val="en-US"/>
        </w:rPr>
        <w:t>three hundred (</w:t>
      </w:r>
      <w:r w:rsidR="006146CF" w:rsidRPr="006146CF">
        <w:rPr>
          <w:color w:val="000000"/>
          <w:lang w:val="en-150"/>
        </w:rPr>
        <w:t>300</w:t>
      </w:r>
      <w:r>
        <w:rPr>
          <w:color w:val="000000"/>
          <w:lang w:val="en-US"/>
        </w:rPr>
        <w:t>)</w:t>
      </w:r>
      <w:r w:rsidR="006146CF" w:rsidRPr="006146CF">
        <w:rPr>
          <w:color w:val="000000"/>
          <w:lang w:val="en-150"/>
        </w:rPr>
        <w:t xml:space="preserve"> units. </w:t>
      </w:r>
      <w:r>
        <w:rPr>
          <w:color w:val="000000"/>
          <w:lang w:val="en-US"/>
        </w:rPr>
        <w:t xml:space="preserve">To be equipped with </w:t>
      </w:r>
      <w:r w:rsidR="006146CF" w:rsidRPr="006146CF">
        <w:rPr>
          <w:color w:val="000000"/>
          <w:lang w:val="en-150"/>
        </w:rPr>
        <w:t>Integrated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Hotspot Wi-Fi.</w:t>
      </w:r>
      <w:r>
        <w:rPr>
          <w:color w:val="000000"/>
          <w:lang w:val="en-US"/>
        </w:rPr>
        <w:t xml:space="preserve"> BOSS should be able to </w:t>
      </w:r>
      <w:r w:rsidR="006146CF" w:rsidRPr="006146CF">
        <w:rPr>
          <w:color w:val="000000"/>
          <w:lang w:val="en-150"/>
        </w:rPr>
        <w:t>offer advanced monitoring and maintenance functions</w:t>
      </w:r>
      <w:r w:rsidR="00E9448F">
        <w:rPr>
          <w:color w:val="000000"/>
          <w:lang w:val="en-US"/>
        </w:rPr>
        <w:t xml:space="preserve"> </w:t>
      </w:r>
      <w:r>
        <w:rPr>
          <w:color w:val="000000"/>
          <w:lang w:val="en-US"/>
        </w:rPr>
        <w:t>that</w:t>
      </w:r>
      <w:r w:rsidR="006146CF" w:rsidRPr="006146CF">
        <w:rPr>
          <w:color w:val="000000"/>
          <w:lang w:val="en-150"/>
        </w:rPr>
        <w:t xml:space="preserve"> allow </w:t>
      </w:r>
      <w:r>
        <w:rPr>
          <w:color w:val="000000"/>
          <w:lang w:val="en-US"/>
        </w:rPr>
        <w:t xml:space="preserve">for the simple creation and management of </w:t>
      </w:r>
      <w:r w:rsidR="006146CF" w:rsidRPr="006146CF">
        <w:rPr>
          <w:color w:val="000000"/>
          <w:lang w:val="en-150"/>
        </w:rPr>
        <w:t xml:space="preserve">zones and groups. </w:t>
      </w:r>
      <w:r>
        <w:rPr>
          <w:color w:val="000000"/>
          <w:lang w:val="en-US"/>
        </w:rPr>
        <w:t>BOSS should</w:t>
      </w:r>
      <w:r w:rsidR="006146CF" w:rsidRPr="006146CF">
        <w:rPr>
          <w:color w:val="000000"/>
          <w:lang w:val="en-150"/>
        </w:rPr>
        <w:t xml:space="preserve"> also</w:t>
      </w:r>
      <w:r w:rsidR="0095782D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allow</w:t>
      </w:r>
      <w:r w:rsidR="0095782D">
        <w:rPr>
          <w:color w:val="000000"/>
          <w:lang w:val="en-US"/>
        </w:rPr>
        <w:t xml:space="preserve"> for</w:t>
      </w:r>
      <w:r w:rsidR="006146CF" w:rsidRPr="006146CF">
        <w:rPr>
          <w:color w:val="000000"/>
          <w:lang w:val="en-150"/>
        </w:rPr>
        <w:t xml:space="preserve"> energy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 xml:space="preserve">meters to be integrated to </w:t>
      </w:r>
      <w:r w:rsidR="0095782D">
        <w:rPr>
          <w:color w:val="000000"/>
          <w:lang w:val="en-US"/>
        </w:rPr>
        <w:t xml:space="preserve">provide </w:t>
      </w:r>
      <w:r w:rsidR="006146CF" w:rsidRPr="006146CF">
        <w:rPr>
          <w:color w:val="000000"/>
          <w:lang w:val="en-150"/>
        </w:rPr>
        <w:t>electricity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consumption</w:t>
      </w:r>
      <w:r w:rsidR="0095782D">
        <w:rPr>
          <w:color w:val="000000"/>
          <w:lang w:val="en-US"/>
        </w:rPr>
        <w:t xml:space="preserve"> monitoring</w:t>
      </w:r>
      <w:r w:rsidR="006146CF" w:rsidRPr="006146CF">
        <w:rPr>
          <w:color w:val="000000"/>
          <w:lang w:val="en-150"/>
        </w:rPr>
        <w:t>.</w:t>
      </w:r>
    </w:p>
    <w:p w14:paraId="46BB6AD2" w14:textId="735B36BA" w:rsidR="006146CF" w:rsidRPr="006146CF" w:rsidRDefault="006146CF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 w:rsidRPr="006146CF">
        <w:rPr>
          <w:color w:val="000000"/>
          <w:lang w:val="en-150"/>
        </w:rPr>
        <w:t xml:space="preserve">BOSS </w:t>
      </w:r>
      <w:r w:rsidR="00A44F3C">
        <w:rPr>
          <w:color w:val="000000"/>
          <w:lang w:val="en-US"/>
        </w:rPr>
        <w:t>to be</w:t>
      </w:r>
      <w:r w:rsidRPr="006146CF">
        <w:rPr>
          <w:color w:val="000000"/>
          <w:lang w:val="en-150"/>
        </w:rPr>
        <w:t xml:space="preserve"> available in two versions:</w:t>
      </w:r>
    </w:p>
    <w:p w14:paraId="1EFDC48C" w14:textId="6E8B76A3" w:rsidR="006146CF" w:rsidRPr="000A40E8" w:rsidRDefault="006146CF" w:rsidP="00CB3B9A">
      <w:pPr>
        <w:pStyle w:val="ListParagraph"/>
        <w:numPr>
          <w:ilvl w:val="0"/>
          <w:numId w:val="22"/>
        </w:numPr>
        <w:autoSpaceDE w:val="0"/>
        <w:autoSpaceDN w:val="0"/>
        <w:adjustRightInd w:val="0"/>
        <w:ind w:left="567" w:hanging="207"/>
        <w:jc w:val="both"/>
        <w:rPr>
          <w:color w:val="000000"/>
          <w:lang w:val="en-150"/>
        </w:rPr>
      </w:pPr>
      <w:r w:rsidRPr="000A40E8">
        <w:rPr>
          <w:color w:val="000000"/>
          <w:lang w:val="en-150"/>
        </w:rPr>
        <w:t>CPU device.</w:t>
      </w:r>
    </w:p>
    <w:p w14:paraId="0869E290" w14:textId="3E978DAF" w:rsidR="006146CF" w:rsidRPr="000A40E8" w:rsidRDefault="006146CF" w:rsidP="00CB3B9A">
      <w:pPr>
        <w:pStyle w:val="ListParagraph"/>
        <w:numPr>
          <w:ilvl w:val="0"/>
          <w:numId w:val="22"/>
        </w:numPr>
        <w:autoSpaceDE w:val="0"/>
        <w:autoSpaceDN w:val="0"/>
        <w:adjustRightInd w:val="0"/>
        <w:ind w:left="567" w:hanging="207"/>
        <w:jc w:val="both"/>
        <w:rPr>
          <w:color w:val="000000"/>
          <w:lang w:val="en-150"/>
        </w:rPr>
      </w:pPr>
      <w:r w:rsidRPr="000A40E8">
        <w:rPr>
          <w:color w:val="000000"/>
          <w:lang w:val="en-150"/>
        </w:rPr>
        <w:t>CPU device</w:t>
      </w:r>
      <w:r w:rsidR="00837024">
        <w:rPr>
          <w:color w:val="000000"/>
          <w:lang w:val="en-US"/>
        </w:rPr>
        <w:t xml:space="preserve"> wit</w:t>
      </w:r>
      <w:r w:rsidR="00946C86">
        <w:rPr>
          <w:color w:val="000000"/>
          <w:lang w:val="en-US"/>
        </w:rPr>
        <w:t>h</w:t>
      </w:r>
      <w:r w:rsidR="00837024">
        <w:rPr>
          <w:color w:val="000000"/>
          <w:lang w:val="en-US"/>
        </w:rPr>
        <w:t xml:space="preserve"> </w:t>
      </w:r>
      <w:r w:rsidRPr="000A40E8">
        <w:rPr>
          <w:color w:val="000000"/>
          <w:lang w:val="en-150"/>
        </w:rPr>
        <w:t>monitor, keyboard and screen.</w:t>
      </w:r>
    </w:p>
    <w:p w14:paraId="740DFE11" w14:textId="27D42737" w:rsidR="006146CF" w:rsidRDefault="006146CF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  <w:r w:rsidRPr="006146CF">
        <w:rPr>
          <w:color w:val="000000"/>
          <w:lang w:val="en-150"/>
        </w:rPr>
        <w:t xml:space="preserve">For this option, each unit </w:t>
      </w:r>
      <w:r w:rsidR="00837024">
        <w:rPr>
          <w:color w:val="000000"/>
          <w:lang w:val="en-US"/>
        </w:rPr>
        <w:t>should be equipped with</w:t>
      </w:r>
      <w:r w:rsidRPr="006146CF">
        <w:rPr>
          <w:color w:val="000000"/>
          <w:lang w:val="en-150"/>
        </w:rPr>
        <w:t xml:space="preserve"> one </w:t>
      </w:r>
      <w:r w:rsidR="00D26226">
        <w:rPr>
          <w:color w:val="000000"/>
          <w:lang w:val="en-US"/>
        </w:rPr>
        <w:t xml:space="preserve">(1) </w:t>
      </w:r>
      <w:r w:rsidRPr="006146CF">
        <w:rPr>
          <w:color w:val="000000"/>
          <w:lang w:val="en-150"/>
        </w:rPr>
        <w:t>RS485 Carel/Modbus</w:t>
      </w:r>
      <w:r w:rsidR="00E9448F">
        <w:rPr>
          <w:color w:val="000000"/>
          <w:lang w:val="en-US"/>
        </w:rPr>
        <w:t xml:space="preserve"> </w:t>
      </w:r>
      <w:r w:rsidRPr="006146CF">
        <w:rPr>
          <w:color w:val="000000"/>
          <w:lang w:val="en-150"/>
        </w:rPr>
        <w:t>board.</w:t>
      </w:r>
    </w:p>
    <w:p w14:paraId="0C0E815A" w14:textId="7050328F" w:rsidR="00E9448F" w:rsidRDefault="00E9448F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4FB0820C" w14:textId="4179E7FE" w:rsidR="009D262B" w:rsidRDefault="009D262B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7CC5C8BF" w14:textId="4AB3408C" w:rsidR="009D262B" w:rsidRDefault="009D262B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59C009C2" w14:textId="37433B95" w:rsidR="009D262B" w:rsidRDefault="009D262B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29519062" w14:textId="77777777" w:rsidR="009D262B" w:rsidRPr="006146CF" w:rsidRDefault="009D262B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57D8C7E3" w14:textId="77777777" w:rsidR="006146CF" w:rsidRPr="005050CA" w:rsidRDefault="006146CF" w:rsidP="005050CA">
      <w:pPr>
        <w:widowControl w:val="0"/>
        <w:spacing w:line="0" w:lineRule="atLeast"/>
        <w:jc w:val="both"/>
        <w:rPr>
          <w:rFonts w:cs="Arial"/>
          <w:b/>
          <w:i/>
          <w:snapToGrid w:val="0"/>
          <w:color w:val="000000"/>
          <w:u w:val="single"/>
          <w:lang w:val="en-150"/>
        </w:rPr>
      </w:pPr>
      <w:r w:rsidRPr="005050CA">
        <w:rPr>
          <w:rFonts w:cs="Arial"/>
          <w:b/>
          <w:i/>
          <w:snapToGrid w:val="0"/>
          <w:color w:val="000000"/>
          <w:u w:val="single"/>
          <w:lang w:val="en-150"/>
        </w:rPr>
        <w:lastRenderedPageBreak/>
        <w:t>PlantWatchPRO3</w:t>
      </w:r>
    </w:p>
    <w:p w14:paraId="6EA76613" w14:textId="7ACDA1B3" w:rsidR="006146CF" w:rsidRPr="00D26226" w:rsidRDefault="004C4215" w:rsidP="006146CF">
      <w:pPr>
        <w:autoSpaceDE w:val="0"/>
        <w:autoSpaceDN w:val="0"/>
        <w:adjustRightInd w:val="0"/>
        <w:jc w:val="both"/>
        <w:rPr>
          <w:color w:val="000000"/>
          <w:lang w:val="en-US"/>
        </w:rPr>
      </w:pPr>
      <w:r>
        <w:rPr>
          <w:color w:val="000000"/>
          <w:lang w:val="en-US"/>
        </w:rPr>
        <w:t>Solution</w:t>
      </w:r>
      <w:r w:rsidR="006146CF" w:rsidRPr="006146CF">
        <w:rPr>
          <w:color w:val="000000"/>
          <w:lang w:val="en-150"/>
        </w:rPr>
        <w:t xml:space="preserve"> designed for the monitoring of small and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 xml:space="preserve">medium-size installations, capable </w:t>
      </w:r>
      <w:r>
        <w:rPr>
          <w:color w:val="000000"/>
          <w:lang w:val="en-US"/>
        </w:rPr>
        <w:t>to manage</w:t>
      </w:r>
      <w:r w:rsidR="006146CF" w:rsidRPr="006146CF">
        <w:rPr>
          <w:color w:val="000000"/>
          <w:lang w:val="en-150"/>
        </w:rPr>
        <w:t xml:space="preserve"> up to </w:t>
      </w:r>
      <w:r>
        <w:rPr>
          <w:color w:val="000000"/>
          <w:lang w:val="en-US"/>
        </w:rPr>
        <w:t>thirty (</w:t>
      </w:r>
      <w:r w:rsidR="006146CF" w:rsidRPr="006146CF">
        <w:rPr>
          <w:color w:val="000000"/>
          <w:lang w:val="en-150"/>
        </w:rPr>
        <w:t>30</w:t>
      </w:r>
      <w:r>
        <w:rPr>
          <w:color w:val="000000"/>
          <w:lang w:val="en-US"/>
        </w:rPr>
        <w:t xml:space="preserve">) </w:t>
      </w:r>
      <w:r w:rsidR="006146CF" w:rsidRPr="006146CF">
        <w:rPr>
          <w:color w:val="000000"/>
          <w:lang w:val="en-150"/>
        </w:rPr>
        <w:t xml:space="preserve">units. </w:t>
      </w:r>
      <w:r>
        <w:rPr>
          <w:color w:val="000000"/>
          <w:lang w:val="en-US"/>
        </w:rPr>
        <w:t>To be</w:t>
      </w:r>
      <w:r w:rsidR="006146CF" w:rsidRPr="006146CF">
        <w:rPr>
          <w:color w:val="000000"/>
          <w:lang w:val="en-150"/>
        </w:rPr>
        <w:t xml:space="preserve"> available in two versions: panel and wall.</w:t>
      </w:r>
      <w:r>
        <w:rPr>
          <w:color w:val="000000"/>
          <w:lang w:val="en-US"/>
        </w:rPr>
        <w:t xml:space="preserve"> </w:t>
      </w:r>
      <w:r w:rsidR="00D26226">
        <w:rPr>
          <w:color w:val="000000"/>
          <w:lang w:val="en-US"/>
        </w:rPr>
        <w:t>System to include</w:t>
      </w:r>
      <w:r w:rsidR="006146CF" w:rsidRPr="006146CF">
        <w:rPr>
          <w:color w:val="000000"/>
          <w:lang w:val="en-150"/>
        </w:rPr>
        <w:t xml:space="preserve">: </w:t>
      </w:r>
      <w:r w:rsidR="00B36AB0">
        <w:rPr>
          <w:color w:val="000000"/>
          <w:lang w:val="en-US"/>
        </w:rPr>
        <w:t>7-inch</w:t>
      </w:r>
      <w:r w:rsidR="006146CF" w:rsidRPr="006146CF">
        <w:rPr>
          <w:color w:val="000000"/>
          <w:lang w:val="en-150"/>
        </w:rPr>
        <w:t xml:space="preserve"> display, buzzer for notifications, </w:t>
      </w:r>
      <w:r w:rsidR="00D26226">
        <w:rPr>
          <w:color w:val="000000"/>
          <w:lang w:val="en-US"/>
        </w:rPr>
        <w:t>one (</w:t>
      </w:r>
      <w:r w:rsidR="006146CF" w:rsidRPr="006146CF">
        <w:rPr>
          <w:color w:val="000000"/>
          <w:lang w:val="en-150"/>
        </w:rPr>
        <w:t>1</w:t>
      </w:r>
      <w:r w:rsidR="00D26226">
        <w:rPr>
          <w:color w:val="000000"/>
          <w:lang w:val="en-US"/>
        </w:rPr>
        <w:t>)</w:t>
      </w:r>
      <w:r w:rsidR="006146CF" w:rsidRPr="006146CF">
        <w:rPr>
          <w:color w:val="000000"/>
          <w:lang w:val="en-150"/>
        </w:rPr>
        <w:t xml:space="preserve"> USB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port</w:t>
      </w:r>
      <w:r w:rsidR="00D26226">
        <w:rPr>
          <w:color w:val="000000"/>
          <w:lang w:val="en-US"/>
        </w:rPr>
        <w:t>, one (</w:t>
      </w:r>
      <w:r w:rsidR="006146CF" w:rsidRPr="006146CF">
        <w:rPr>
          <w:color w:val="000000"/>
          <w:lang w:val="en-150"/>
        </w:rPr>
        <w:t>1</w:t>
      </w:r>
      <w:r w:rsidR="00D26226">
        <w:rPr>
          <w:color w:val="000000"/>
          <w:lang w:val="en-US"/>
        </w:rPr>
        <w:t>)</w:t>
      </w:r>
      <w:r w:rsidR="006146CF" w:rsidRPr="006146CF">
        <w:rPr>
          <w:color w:val="000000"/>
          <w:lang w:val="en-150"/>
        </w:rPr>
        <w:t xml:space="preserve"> SD card slot for downloading reports, </w:t>
      </w:r>
      <w:r w:rsidR="00D26226">
        <w:rPr>
          <w:color w:val="000000"/>
          <w:lang w:val="en-US"/>
        </w:rPr>
        <w:t>charging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devices and applying service packs.</w:t>
      </w:r>
      <w:r w:rsidR="00D26226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 xml:space="preserve">For this option, each unit </w:t>
      </w:r>
      <w:r w:rsidR="00D26226">
        <w:rPr>
          <w:color w:val="000000"/>
          <w:lang w:val="en-US"/>
        </w:rPr>
        <w:t>should be equipped with</w:t>
      </w:r>
      <w:r w:rsidR="006146CF" w:rsidRPr="006146CF">
        <w:rPr>
          <w:color w:val="000000"/>
          <w:lang w:val="en-150"/>
        </w:rPr>
        <w:t xml:space="preserve"> one </w:t>
      </w:r>
      <w:r w:rsidR="00D26226">
        <w:rPr>
          <w:color w:val="000000"/>
          <w:lang w:val="en-US"/>
        </w:rPr>
        <w:t xml:space="preserve">(1) </w:t>
      </w:r>
      <w:r w:rsidR="006146CF" w:rsidRPr="006146CF">
        <w:rPr>
          <w:color w:val="000000"/>
          <w:lang w:val="en-150"/>
        </w:rPr>
        <w:t>RS485 Carel/Modbus</w:t>
      </w:r>
      <w:r w:rsidR="00E9448F">
        <w:rPr>
          <w:color w:val="000000"/>
          <w:lang w:val="en-US"/>
        </w:rPr>
        <w:t xml:space="preserve"> </w:t>
      </w:r>
      <w:r w:rsidR="006146CF" w:rsidRPr="006146CF">
        <w:rPr>
          <w:color w:val="000000"/>
          <w:lang w:val="en-150"/>
        </w:rPr>
        <w:t>board.</w:t>
      </w:r>
    </w:p>
    <w:p w14:paraId="7CFF7184" w14:textId="6EB2DAB3" w:rsidR="00DF2E8E" w:rsidRDefault="00DF2E8E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p w14:paraId="78D1ED22" w14:textId="77777777" w:rsidR="00DF2E8E" w:rsidRPr="00DF2E8E" w:rsidRDefault="00DF2E8E" w:rsidP="00DF2E8E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  <w:r w:rsidRPr="00DF2E8E">
        <w:rPr>
          <w:rFonts w:cs="Arial"/>
          <w:b/>
          <w:snapToGrid w:val="0"/>
          <w:color w:val="000000"/>
          <w:u w:val="single" w:color="000000"/>
          <w:lang w:val="en-150"/>
        </w:rPr>
        <w:t>Documentation</w:t>
      </w:r>
    </w:p>
    <w:p w14:paraId="28831E26" w14:textId="17313002" w:rsidR="00DF2E8E" w:rsidRPr="0028327E" w:rsidRDefault="00DF2E8E" w:rsidP="00DF2E8E">
      <w:pPr>
        <w:autoSpaceDE w:val="0"/>
        <w:autoSpaceDN w:val="0"/>
        <w:adjustRightInd w:val="0"/>
        <w:jc w:val="both"/>
        <w:rPr>
          <w:rFonts w:cs="Arial"/>
          <w:color w:val="000000" w:themeColor="text1"/>
          <w:lang w:val="en-150"/>
        </w:rPr>
      </w:pPr>
      <w:r w:rsidRPr="0028327E">
        <w:rPr>
          <w:color w:val="000000" w:themeColor="text1"/>
          <w:lang w:val="en-150"/>
        </w:rPr>
        <w:t>An operation and installation manual shall be delivered inside unit</w:t>
      </w:r>
      <w:r w:rsidR="00B93A31">
        <w:rPr>
          <w:color w:val="000000" w:themeColor="text1"/>
          <w:lang w:val="en-US"/>
        </w:rPr>
        <w:t xml:space="preserve"> packaging</w:t>
      </w:r>
      <w:r w:rsidRPr="0028327E">
        <w:rPr>
          <w:color w:val="000000" w:themeColor="text1"/>
          <w:lang w:val="en-150"/>
        </w:rPr>
        <w:t xml:space="preserve">. Documents such as </w:t>
      </w:r>
      <w:r w:rsidR="00B93A31">
        <w:rPr>
          <w:color w:val="000000" w:themeColor="text1"/>
          <w:lang w:val="en-US"/>
        </w:rPr>
        <w:t xml:space="preserve">product </w:t>
      </w:r>
      <w:r w:rsidRPr="0028327E">
        <w:rPr>
          <w:color w:val="000000" w:themeColor="text1"/>
          <w:lang w:val="en-150"/>
        </w:rPr>
        <w:t xml:space="preserve">catalogue, </w:t>
      </w:r>
      <w:r w:rsidR="00E30563" w:rsidRPr="0028327E">
        <w:rPr>
          <w:color w:val="000000" w:themeColor="text1"/>
          <w:lang w:val="en-150"/>
        </w:rPr>
        <w:t>Ecodesign</w:t>
      </w:r>
      <w:r w:rsidRPr="0028327E">
        <w:rPr>
          <w:color w:val="000000" w:themeColor="text1"/>
          <w:lang w:val="en-150"/>
        </w:rPr>
        <w:t xml:space="preserve"> information booklet, spare part</w:t>
      </w:r>
      <w:r w:rsidR="00B93A31">
        <w:rPr>
          <w:color w:val="000000" w:themeColor="text1"/>
          <w:lang w:val="en-US"/>
        </w:rPr>
        <w:t>s</w:t>
      </w:r>
      <w:r w:rsidRPr="0028327E">
        <w:rPr>
          <w:color w:val="000000" w:themeColor="text1"/>
          <w:lang w:val="en-150"/>
        </w:rPr>
        <w:t xml:space="preserve"> </w:t>
      </w:r>
      <w:r w:rsidR="00B93A31">
        <w:rPr>
          <w:color w:val="000000" w:themeColor="text1"/>
          <w:lang w:val="en-US"/>
        </w:rPr>
        <w:t>list</w:t>
      </w:r>
      <w:r w:rsidRPr="0028327E">
        <w:rPr>
          <w:color w:val="000000" w:themeColor="text1"/>
          <w:lang w:val="en-150"/>
        </w:rPr>
        <w:t xml:space="preserve">, </w:t>
      </w:r>
      <w:r w:rsidR="00594C4F">
        <w:rPr>
          <w:color w:val="000000" w:themeColor="text1"/>
          <w:lang w:val="en-US"/>
        </w:rPr>
        <w:t xml:space="preserve">unit </w:t>
      </w:r>
      <w:r w:rsidRPr="0028327E">
        <w:rPr>
          <w:color w:val="000000" w:themeColor="text1"/>
          <w:lang w:val="en-150"/>
        </w:rPr>
        <w:t xml:space="preserve">dimensional </w:t>
      </w:r>
      <w:r w:rsidR="00B93A31">
        <w:rPr>
          <w:color w:val="000000" w:themeColor="text1"/>
          <w:lang w:val="en-US"/>
        </w:rPr>
        <w:t xml:space="preserve">as well as </w:t>
      </w:r>
      <w:r w:rsidRPr="0028327E">
        <w:rPr>
          <w:color w:val="000000" w:themeColor="text1"/>
          <w:lang w:val="en-150"/>
        </w:rPr>
        <w:t xml:space="preserve">wiring diagrams shall be accessible </w:t>
      </w:r>
      <w:r w:rsidR="009D262B">
        <w:rPr>
          <w:color w:val="000000" w:themeColor="text1"/>
          <w:lang w:val="en-US"/>
        </w:rPr>
        <w:t>on</w:t>
      </w:r>
      <w:r w:rsidRPr="0028327E">
        <w:rPr>
          <w:color w:val="000000" w:themeColor="text1"/>
          <w:lang w:val="en-150"/>
        </w:rPr>
        <w:t xml:space="preserve"> a public website.</w:t>
      </w:r>
    </w:p>
    <w:p w14:paraId="5E7CE7B5" w14:textId="77777777" w:rsidR="00DF2E8E" w:rsidRPr="00D87DCE" w:rsidRDefault="00DF2E8E" w:rsidP="006146CF">
      <w:pPr>
        <w:autoSpaceDE w:val="0"/>
        <w:autoSpaceDN w:val="0"/>
        <w:adjustRightInd w:val="0"/>
        <w:jc w:val="both"/>
        <w:rPr>
          <w:color w:val="000000"/>
          <w:lang w:val="en-150"/>
        </w:rPr>
      </w:pPr>
    </w:p>
    <w:sectPr w:rsidR="00DF2E8E" w:rsidRPr="00D87DCE" w:rsidSect="00F91E5F">
      <w:headerReference w:type="default" r:id="rId14"/>
      <w:footerReference w:type="default" r:id="rId15"/>
      <w:headerReference w:type="first" r:id="rId16"/>
      <w:footerReference w:type="first" r:id="rId17"/>
      <w:pgSz w:w="11907" w:h="16840" w:code="9"/>
      <w:pgMar w:top="397" w:right="510" w:bottom="397" w:left="794" w:header="397" w:footer="39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9EDCEA" w14:textId="77777777" w:rsidR="00F5110E" w:rsidRDefault="00F5110E">
      <w:r>
        <w:separator/>
      </w:r>
    </w:p>
  </w:endnote>
  <w:endnote w:type="continuationSeparator" w:id="0">
    <w:p w14:paraId="19784004" w14:textId="77777777" w:rsidR="00F5110E" w:rsidRDefault="00F511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Helvetica Linotype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8313DC" w14:textId="77777777" w:rsidR="009655EF" w:rsidRPr="00F91E5F" w:rsidRDefault="009655EF" w:rsidP="00F91E5F">
    <w:pPr>
      <w:pStyle w:val="Footer"/>
      <w:rPr>
        <w:caps/>
        <w:noProof/>
        <w:color w:val="4472C4"/>
      </w:rPr>
    </w:pPr>
    <w:r w:rsidRPr="00F91E5F">
      <w:rPr>
        <w:caps/>
        <w:color w:val="4472C4"/>
      </w:rPr>
      <w:fldChar w:fldCharType="begin"/>
    </w:r>
    <w:r w:rsidRPr="00F91E5F">
      <w:rPr>
        <w:caps/>
        <w:color w:val="4472C4"/>
      </w:rPr>
      <w:instrText xml:space="preserve"> PAGE   \* MERGEFORMAT </w:instrText>
    </w:r>
    <w:r w:rsidRPr="00F91E5F">
      <w:rPr>
        <w:caps/>
        <w:color w:val="4472C4"/>
      </w:rPr>
      <w:fldChar w:fldCharType="separate"/>
    </w:r>
    <w:r w:rsidRPr="00F91E5F">
      <w:rPr>
        <w:caps/>
        <w:noProof/>
        <w:color w:val="4472C4"/>
      </w:rPr>
      <w:t>2</w:t>
    </w:r>
    <w:r w:rsidRPr="00F91E5F">
      <w:rPr>
        <w:caps/>
        <w:noProof/>
        <w:color w:val="4472C4"/>
      </w:rPr>
      <w:fldChar w:fldCharType="end"/>
    </w:r>
  </w:p>
  <w:p w14:paraId="799D953E" w14:textId="77777777" w:rsidR="009655EF" w:rsidRDefault="009655EF" w:rsidP="002E68F4">
    <w:pPr>
      <w:pStyle w:val="Footer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9F7578" w14:textId="77777777" w:rsidR="009655EF" w:rsidRDefault="009655EF" w:rsidP="002E68F4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F04DD0" w14:textId="77777777" w:rsidR="00F5110E" w:rsidRDefault="00F5110E">
      <w:r>
        <w:separator/>
      </w:r>
    </w:p>
  </w:footnote>
  <w:footnote w:type="continuationSeparator" w:id="0">
    <w:p w14:paraId="35178536" w14:textId="77777777" w:rsidR="00F5110E" w:rsidRDefault="00F5110E">
      <w:r>
        <w:continuationSeparator/>
      </w:r>
    </w:p>
  </w:footnote>
  <w:footnote w:id="1">
    <w:p w14:paraId="0EA789D8" w14:textId="6F57DDC0" w:rsidR="009655EF" w:rsidRPr="009B0000" w:rsidRDefault="009655EF" w:rsidP="00287125">
      <w:pPr>
        <w:pStyle w:val="FootnoteText"/>
        <w:spacing w:line="276" w:lineRule="auto"/>
      </w:pPr>
      <w:r>
        <w:rPr>
          <w:rStyle w:val="FootnoteReference"/>
        </w:rPr>
        <w:footnoteRef/>
      </w:r>
      <w:r>
        <w:t xml:space="preserve"> </w:t>
      </w:r>
      <w:r>
        <w:tab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  <w:lang w:val="en-US"/>
              </w:rPr>
              <m:t>s,c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 xml:space="preserve">SEER 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kWh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kWh</m:t>
                    </m:r>
                  </m:den>
                </m:f>
              </m:e>
            </m:d>
            <m:r>
              <w:rPr>
                <w:rFonts w:ascii="Cambria Math" w:hAnsi="Cambria Math"/>
              </w:rPr>
              <m:t>×100</m:t>
            </m:r>
          </m:num>
          <m:den>
            <m:r>
              <w:rPr>
                <w:rFonts w:ascii="Cambria Math" w:hAnsi="Cambria Math"/>
              </w:rPr>
              <m:t>2.50</m:t>
            </m:r>
          </m:den>
        </m:f>
        <m:r>
          <w:rPr>
            <w:rFonts w:ascii="Cambria Math" w:hAnsi="Cambria Math"/>
          </w:rPr>
          <m:t>-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i</m:t>
                </m:r>
              </m:e>
              <m:sub>
                <m:r>
                  <w:rPr>
                    <w:rFonts w:ascii="Cambria Math" w:hAnsi="Cambria Math"/>
                  </w:rPr>
                  <m:t>corrections</m:t>
                </m:r>
              </m:sub>
            </m:sSub>
          </m:e>
        </m:nary>
      </m:oMath>
    </w:p>
  </w:footnote>
  <w:footnote w:id="2">
    <w:p w14:paraId="5F4784BA" w14:textId="3C7A3F1B" w:rsidR="009655EF" w:rsidRPr="004C7DAE" w:rsidRDefault="009655EF" w:rsidP="00287125">
      <w:pPr>
        <w:pStyle w:val="FootnoteText"/>
        <w:spacing w:line="276" w:lineRule="auto"/>
      </w:pPr>
      <w:r>
        <w:rPr>
          <w:rStyle w:val="FootnoteReference"/>
        </w:rPr>
        <w:footnoteRef/>
      </w:r>
      <w:r>
        <w:t xml:space="preserve"> </w:t>
      </w:r>
      <w:r>
        <w:tab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  <w:lang w:val="en-US"/>
              </w:rPr>
              <m:t>s</m:t>
            </m:r>
            <m:r>
              <w:rPr>
                <w:rFonts w:ascii="Cambria Math" w:hAnsi="Cambria Math"/>
              </w:rPr>
              <m:t>,h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 xml:space="preserve">SCOP 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kWh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kWh</m:t>
                    </m:r>
                  </m:den>
                </m:f>
              </m:e>
            </m:d>
            <m:r>
              <w:rPr>
                <w:rFonts w:ascii="Cambria Math" w:hAnsi="Cambria Math"/>
              </w:rPr>
              <m:t>×100</m:t>
            </m:r>
          </m:num>
          <m:den>
            <m:r>
              <w:rPr>
                <w:rFonts w:ascii="Cambria Math" w:hAnsi="Cambria Math"/>
              </w:rPr>
              <m:t>2.50</m:t>
            </m:r>
          </m:den>
        </m:f>
        <m:r>
          <w:rPr>
            <w:rFonts w:ascii="Cambria Math" w:hAnsi="Cambria Math"/>
          </w:rPr>
          <m:t>-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i</m:t>
                </m:r>
              </m:e>
              <m:sub>
                <m:r>
                  <w:rPr>
                    <w:rFonts w:ascii="Cambria Math" w:hAnsi="Cambria Math"/>
                  </w:rPr>
                  <m:t>corrections</m:t>
                </m:r>
              </m:sub>
            </m:sSub>
          </m:e>
        </m:nary>
      </m:oMath>
    </w:p>
  </w:footnote>
  <w:footnote w:id="3">
    <w:p w14:paraId="6E1F5493" w14:textId="55621754" w:rsidR="009655EF" w:rsidRPr="001D627D" w:rsidRDefault="009655EF" w:rsidP="00287125">
      <w:pPr>
        <w:pStyle w:val="FootnoteText"/>
        <w:spacing w:line="276" w:lineRule="auto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ab/>
        <w:t xml:space="preserve">WB: Wet Bulb Temperature (in </w:t>
      </w:r>
      <w:r w:rsidRPr="005231F0">
        <w:rPr>
          <w:color w:val="000000"/>
          <w:vertAlign w:val="superscript"/>
          <w:lang w:val="en-US"/>
        </w:rPr>
        <w:t>o</w:t>
      </w:r>
      <w:r>
        <w:rPr>
          <w:color w:val="000000"/>
          <w:lang w:val="en-US"/>
        </w:rPr>
        <w:t>C).</w:t>
      </w:r>
    </w:p>
  </w:footnote>
  <w:footnote w:id="4">
    <w:p w14:paraId="46B9150F" w14:textId="2F25C4F3" w:rsidR="009655EF" w:rsidRPr="001D627D" w:rsidRDefault="009655EF" w:rsidP="00287125">
      <w:pPr>
        <w:pStyle w:val="FootnoteText"/>
        <w:spacing w:line="276" w:lineRule="auto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ab/>
        <w:t xml:space="preserve">DB: Dry Bulb Temperature (in </w:t>
      </w:r>
      <w:r w:rsidRPr="005231F0">
        <w:rPr>
          <w:color w:val="000000"/>
          <w:vertAlign w:val="superscript"/>
          <w:lang w:val="en-US"/>
        </w:rPr>
        <w:t>o</w:t>
      </w:r>
      <w:r>
        <w:rPr>
          <w:color w:val="000000"/>
          <w:lang w:val="en-US"/>
        </w:rPr>
        <w:t>C).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D6304D" w14:textId="1FB9A58F" w:rsidR="009655EF" w:rsidRPr="00AC4BA9" w:rsidRDefault="009655EF" w:rsidP="00F91E5F">
    <w:pPr>
      <w:pStyle w:val="Header"/>
      <w:rPr>
        <w:rFonts w:cs="Arial"/>
        <w:color w:val="0000FF"/>
        <w:sz w:val="16"/>
        <w:lang w:val="en-GB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2582EAF1" wp14:editId="152AA2F1">
          <wp:simplePos x="0" y="0"/>
          <wp:positionH relativeFrom="column">
            <wp:posOffset>3025775</wp:posOffset>
          </wp:positionH>
          <wp:positionV relativeFrom="paragraph">
            <wp:posOffset>3810</wp:posOffset>
          </wp:positionV>
          <wp:extent cx="683895" cy="405765"/>
          <wp:effectExtent l="0" t="0" r="0" b="0"/>
          <wp:wrapSquare wrapText="bothSides"/>
          <wp:docPr id="2" name="Picture 2" descr="Carrier_Minimum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arrier_Minimum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C4BA9">
      <w:rPr>
        <w:rFonts w:cs="Arial"/>
        <w:i/>
        <w:iCs/>
        <w:color w:val="0000FF"/>
        <w:sz w:val="16"/>
        <w:lang w:val="en-GB"/>
      </w:rPr>
      <w:tab/>
      <w:t xml:space="preserve">           </w:t>
    </w:r>
    <w:r w:rsidRPr="00AC4BA9">
      <w:rPr>
        <w:rFonts w:cs="Arial"/>
        <w:lang w:val="en-GB"/>
      </w:rPr>
      <w:t xml:space="preserve">   </w:t>
    </w:r>
  </w:p>
  <w:p w14:paraId="6D07B52A" w14:textId="77777777" w:rsidR="009655EF" w:rsidRPr="00AC4BA9" w:rsidRDefault="009655EF" w:rsidP="00F91E5F">
    <w:pPr>
      <w:pStyle w:val="Header"/>
      <w:rPr>
        <w:rFonts w:cs="Arial"/>
        <w:color w:val="0000FF"/>
        <w:sz w:val="16"/>
        <w:lang w:val="en-GB"/>
      </w:rPr>
    </w:pPr>
    <w:r w:rsidRPr="00AC4BA9">
      <w:rPr>
        <w:rFonts w:cs="Arial"/>
        <w:color w:val="0000FF"/>
        <w:sz w:val="16"/>
        <w:lang w:val="en-GB"/>
      </w:rPr>
      <w:t xml:space="preserve">                        </w:t>
    </w:r>
  </w:p>
  <w:p w14:paraId="5BBDF921" w14:textId="77777777" w:rsidR="009655EF" w:rsidRDefault="009655EF" w:rsidP="00F91E5F">
    <w:pPr>
      <w:pStyle w:val="Default"/>
      <w:tabs>
        <w:tab w:val="left" w:pos="6236"/>
      </w:tabs>
      <w:rPr>
        <w:lang w:val="en-US"/>
      </w:rPr>
    </w:pPr>
    <w:r>
      <w:rPr>
        <w:lang w:val="en-US"/>
      </w:rPr>
      <w:tab/>
    </w:r>
  </w:p>
  <w:p w14:paraId="220B3DFB" w14:textId="77777777" w:rsidR="009655EF" w:rsidRDefault="009655EF" w:rsidP="00F91E5F">
    <w:pPr>
      <w:pStyle w:val="Default"/>
      <w:tabs>
        <w:tab w:val="left" w:pos="6236"/>
      </w:tabs>
      <w:rPr>
        <w:sz w:val="16"/>
        <w:szCs w:val="16"/>
        <w:lang w:val="en-US"/>
      </w:rPr>
    </w:pPr>
  </w:p>
  <w:p w14:paraId="24559B9B" w14:textId="77777777" w:rsidR="009655EF" w:rsidRPr="00F91E5F" w:rsidRDefault="009655EF" w:rsidP="00F91E5F">
    <w:pPr>
      <w:pStyle w:val="Default"/>
      <w:tabs>
        <w:tab w:val="left" w:pos="6236"/>
      </w:tabs>
      <w:rPr>
        <w:lang w:val="en-US"/>
      </w:rPr>
    </w:pPr>
  </w:p>
  <w:p w14:paraId="033F3F7C" w14:textId="77777777" w:rsidR="009655EF" w:rsidRPr="00EE07B9" w:rsidRDefault="009655EF" w:rsidP="00F91E5F">
    <w:pPr>
      <w:autoSpaceDE w:val="0"/>
      <w:autoSpaceDN w:val="0"/>
      <w:adjustRightInd w:val="0"/>
      <w:jc w:val="center"/>
      <w:rPr>
        <w:rFonts w:cs="Arial"/>
        <w:b/>
        <w:bCs/>
        <w:i/>
        <w:iCs/>
        <w:color w:val="000000"/>
        <w:sz w:val="24"/>
        <w:szCs w:val="24"/>
        <w:lang w:val="en-US"/>
      </w:rPr>
    </w:pPr>
    <w:r>
      <w:rPr>
        <w:rFonts w:cs="Arial"/>
        <w:b/>
        <w:i/>
        <w:sz w:val="24"/>
        <w:szCs w:val="24"/>
        <w:lang w:val="en-US"/>
      </w:rPr>
      <w:t>Rooftop Units</w:t>
    </w:r>
  </w:p>
  <w:p w14:paraId="2C73380A" w14:textId="2D248BD6" w:rsidR="009655EF" w:rsidRPr="00AC4BA9" w:rsidRDefault="009655EF" w:rsidP="00F91E5F">
    <w:pPr>
      <w:pStyle w:val="Heading1"/>
      <w:rPr>
        <w:rFonts w:ascii="Arial" w:hAnsi="Arial" w:cs="Arial"/>
        <w:sz w:val="24"/>
        <w:lang w:val="en-US"/>
      </w:rPr>
    </w:pPr>
    <w:r>
      <w:rPr>
        <w:rFonts w:ascii="Arial" w:hAnsi="Arial" w:cs="Arial"/>
        <w:sz w:val="24"/>
        <w:lang w:val="en-US"/>
      </w:rPr>
      <w:t>Nominal Air Flow</w:t>
    </w:r>
    <w:r w:rsidRPr="00AC4BA9">
      <w:rPr>
        <w:rFonts w:ascii="Arial" w:hAnsi="Arial" w:cs="Arial"/>
        <w:sz w:val="24"/>
        <w:lang w:val="en-US"/>
      </w:rPr>
      <w:t xml:space="preserve">: </w:t>
    </w:r>
    <w:r>
      <w:rPr>
        <w:rFonts w:ascii="Arial" w:hAnsi="Arial" w:cs="Arial"/>
        <w:sz w:val="24"/>
        <w:lang w:val="en-US"/>
      </w:rPr>
      <w:t>5,100 to 16,000 m</w:t>
    </w:r>
    <w:r w:rsidRPr="00EE07B9">
      <w:rPr>
        <w:rFonts w:ascii="Arial" w:hAnsi="Arial" w:cs="Arial"/>
        <w:sz w:val="24"/>
        <w:vertAlign w:val="superscript"/>
        <w:lang w:val="en-US"/>
      </w:rPr>
      <w:t>3</w:t>
    </w:r>
    <w:r>
      <w:rPr>
        <w:rFonts w:ascii="Arial" w:hAnsi="Arial" w:cs="Arial"/>
        <w:sz w:val="24"/>
        <w:lang w:val="en-US"/>
      </w:rPr>
      <w:t>/h</w:t>
    </w:r>
  </w:p>
  <w:p w14:paraId="5B398FC1" w14:textId="77777777" w:rsidR="009655EF" w:rsidRPr="00AC4BA9" w:rsidRDefault="009655EF" w:rsidP="00F91E5F">
    <w:pPr>
      <w:rPr>
        <w:rFonts w:cs="Arial"/>
        <w:lang w:val="en-US"/>
      </w:rPr>
    </w:pPr>
  </w:p>
  <w:p w14:paraId="4A4CD1D4" w14:textId="77777777" w:rsidR="009655EF" w:rsidRDefault="009655EF" w:rsidP="00F91E5F">
    <w:pPr>
      <w:pStyle w:val="Header"/>
      <w:rPr>
        <w:rFonts w:cs="Arial"/>
        <w:b/>
        <w:bCs/>
        <w:i/>
        <w:iCs/>
        <w:color w:val="000000"/>
        <w:lang w:val="en-US"/>
      </w:rPr>
    </w:pPr>
    <w:r>
      <w:rPr>
        <w:rFonts w:cs="Arial"/>
        <w:b/>
        <w:bCs/>
        <w:i/>
        <w:iCs/>
        <w:color w:val="000000"/>
        <w:lang w:val="en-US"/>
      </w:rPr>
      <w:t>Carrier model:</w:t>
    </w:r>
  </w:p>
  <w:p w14:paraId="001A8F61" w14:textId="395FD3F2" w:rsidR="009655EF" w:rsidRPr="00EE07B9" w:rsidRDefault="009655EF" w:rsidP="00F91E5F">
    <w:pPr>
      <w:pStyle w:val="Header"/>
      <w:rPr>
        <w:rFonts w:cs="Arial"/>
        <w:b/>
        <w:i/>
        <w:iCs/>
        <w:sz w:val="32"/>
        <w:szCs w:val="32"/>
        <w:lang w:val="en-US"/>
      </w:rPr>
    </w:pPr>
    <w:r>
      <w:rPr>
        <w:rFonts w:cs="Arial"/>
        <w:b/>
        <w:bCs/>
        <w:i/>
        <w:iCs/>
        <w:color w:val="000000"/>
        <w:sz w:val="32"/>
        <w:lang w:val="en-US"/>
      </w:rPr>
      <w:t>50FF/FC</w:t>
    </w:r>
  </w:p>
  <w:p w14:paraId="15FB3C28" w14:textId="77777777" w:rsidR="009655EF" w:rsidRPr="00AC4BA9" w:rsidRDefault="009655EF" w:rsidP="00F91E5F">
    <w:pPr>
      <w:pStyle w:val="Header"/>
      <w:jc w:val="right"/>
      <w:rPr>
        <w:rFonts w:cs="Arial"/>
        <w:b/>
        <w:bCs/>
        <w:i/>
        <w:iCs/>
        <w:color w:val="000000"/>
        <w:sz w:val="32"/>
        <w:lang w:val="en-US"/>
      </w:rPr>
    </w:pPr>
    <w:r w:rsidRPr="00AC4BA9">
      <w:rPr>
        <w:rFonts w:cs="Arial"/>
        <w:sz w:val="28"/>
        <w:szCs w:val="38"/>
        <w:lang w:val="en-US"/>
      </w:rPr>
      <w:t>Specification guide</w:t>
    </w:r>
  </w:p>
  <w:p w14:paraId="623F7BAF" w14:textId="77777777" w:rsidR="009655EF" w:rsidRPr="0073481E" w:rsidRDefault="009655EF" w:rsidP="00F91E5F">
    <w:pPr>
      <w:pStyle w:val="Header"/>
      <w:pBdr>
        <w:bottom w:val="single" w:sz="12" w:space="0" w:color="auto"/>
      </w:pBdr>
      <w:rPr>
        <w:rFonts w:ascii="Times-Roman" w:hAnsi="Times-Roman"/>
        <w:b/>
        <w:i/>
        <w:color w:val="000000"/>
        <w:lang w:val="en-GB"/>
      </w:rPr>
    </w:pPr>
  </w:p>
  <w:p w14:paraId="3878D6C7" w14:textId="77777777" w:rsidR="009655EF" w:rsidRPr="00F91E5F" w:rsidRDefault="009655EF" w:rsidP="00F91E5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2F9BE2" w14:textId="5F9D266F" w:rsidR="009655EF" w:rsidRPr="00AC4BA9" w:rsidRDefault="009655EF" w:rsidP="00F91E5F">
    <w:pPr>
      <w:pStyle w:val="Header"/>
      <w:rPr>
        <w:rFonts w:cs="Arial"/>
        <w:color w:val="0000FF"/>
        <w:sz w:val="16"/>
        <w:lang w:val="en-GB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2A7BECBB" wp14:editId="561ADD00">
          <wp:simplePos x="0" y="0"/>
          <wp:positionH relativeFrom="column">
            <wp:posOffset>3018155</wp:posOffset>
          </wp:positionH>
          <wp:positionV relativeFrom="paragraph">
            <wp:posOffset>-3810</wp:posOffset>
          </wp:positionV>
          <wp:extent cx="690880" cy="403860"/>
          <wp:effectExtent l="0" t="0" r="0" b="0"/>
          <wp:wrapSquare wrapText="bothSides"/>
          <wp:docPr id="1" name="Picture 1" descr="Carrier_Minimum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arrier_Minimum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088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C4BA9">
      <w:rPr>
        <w:rFonts w:cs="Arial"/>
        <w:i/>
        <w:iCs/>
        <w:color w:val="0000FF"/>
        <w:sz w:val="16"/>
        <w:lang w:val="en-GB"/>
      </w:rPr>
      <w:tab/>
      <w:t xml:space="preserve">           </w:t>
    </w:r>
    <w:r w:rsidRPr="00AC4BA9">
      <w:rPr>
        <w:rFonts w:cs="Arial"/>
        <w:lang w:val="en-GB"/>
      </w:rPr>
      <w:t xml:space="preserve">   </w:t>
    </w:r>
  </w:p>
  <w:p w14:paraId="437C0777" w14:textId="77777777" w:rsidR="009655EF" w:rsidRPr="00AC4BA9" w:rsidRDefault="009655EF" w:rsidP="00F91E5F">
    <w:pPr>
      <w:pStyle w:val="Header"/>
      <w:rPr>
        <w:rFonts w:cs="Arial"/>
        <w:color w:val="0000FF"/>
        <w:sz w:val="16"/>
        <w:lang w:val="en-GB"/>
      </w:rPr>
    </w:pPr>
    <w:r w:rsidRPr="00AC4BA9">
      <w:rPr>
        <w:rFonts w:cs="Arial"/>
        <w:color w:val="0000FF"/>
        <w:sz w:val="16"/>
        <w:lang w:val="en-GB"/>
      </w:rPr>
      <w:t xml:space="preserve">                        </w:t>
    </w:r>
  </w:p>
  <w:p w14:paraId="08373C52" w14:textId="77777777" w:rsidR="009655EF" w:rsidRDefault="009655EF" w:rsidP="00F91E5F">
    <w:pPr>
      <w:pStyle w:val="Default"/>
      <w:tabs>
        <w:tab w:val="left" w:pos="6599"/>
      </w:tabs>
      <w:rPr>
        <w:lang w:val="en-US"/>
      </w:rPr>
    </w:pPr>
    <w:r>
      <w:rPr>
        <w:lang w:val="en-US"/>
      </w:rPr>
      <w:tab/>
    </w:r>
  </w:p>
  <w:p w14:paraId="4A11D255" w14:textId="77777777" w:rsidR="009655EF" w:rsidRPr="00EE07B9" w:rsidRDefault="009655EF" w:rsidP="00F91E5F">
    <w:pPr>
      <w:pStyle w:val="Default"/>
      <w:tabs>
        <w:tab w:val="left" w:pos="6599"/>
      </w:tabs>
      <w:rPr>
        <w:lang w:val="en-US"/>
      </w:rPr>
    </w:pPr>
  </w:p>
  <w:p w14:paraId="28BED7BA" w14:textId="77777777" w:rsidR="009655EF" w:rsidRPr="00EE07B9" w:rsidRDefault="009655EF" w:rsidP="00F91E5F">
    <w:pPr>
      <w:autoSpaceDE w:val="0"/>
      <w:autoSpaceDN w:val="0"/>
      <w:adjustRightInd w:val="0"/>
      <w:jc w:val="center"/>
      <w:rPr>
        <w:rFonts w:cs="Arial"/>
        <w:b/>
        <w:bCs/>
        <w:i/>
        <w:iCs/>
        <w:color w:val="000000"/>
        <w:sz w:val="24"/>
        <w:szCs w:val="24"/>
        <w:lang w:val="en-US"/>
      </w:rPr>
    </w:pPr>
    <w:r>
      <w:rPr>
        <w:rFonts w:cs="Arial"/>
        <w:b/>
        <w:i/>
        <w:sz w:val="24"/>
        <w:szCs w:val="24"/>
        <w:lang w:val="en-US"/>
      </w:rPr>
      <w:t>Air Handling Units</w:t>
    </w:r>
  </w:p>
  <w:p w14:paraId="3C66D409" w14:textId="77777777" w:rsidR="009655EF" w:rsidRPr="00AC4BA9" w:rsidRDefault="009655EF" w:rsidP="00F91E5F">
    <w:pPr>
      <w:pStyle w:val="Heading1"/>
      <w:rPr>
        <w:rFonts w:ascii="Arial" w:hAnsi="Arial" w:cs="Arial"/>
        <w:sz w:val="24"/>
        <w:lang w:val="en-US"/>
      </w:rPr>
    </w:pPr>
    <w:r>
      <w:rPr>
        <w:rFonts w:ascii="Arial" w:hAnsi="Arial" w:cs="Arial"/>
        <w:sz w:val="24"/>
        <w:lang w:val="en-US"/>
      </w:rPr>
      <w:t>Nominal Air Flow</w:t>
    </w:r>
    <w:r w:rsidRPr="00AC4BA9">
      <w:rPr>
        <w:rFonts w:ascii="Arial" w:hAnsi="Arial" w:cs="Arial"/>
        <w:sz w:val="24"/>
        <w:lang w:val="en-US"/>
      </w:rPr>
      <w:t xml:space="preserve">: </w:t>
    </w:r>
    <w:r>
      <w:rPr>
        <w:rFonts w:ascii="Arial" w:hAnsi="Arial" w:cs="Arial"/>
        <w:sz w:val="24"/>
        <w:lang w:val="en-US"/>
      </w:rPr>
      <w:t>300</w:t>
    </w:r>
    <w:r w:rsidRPr="00AC4BA9">
      <w:rPr>
        <w:rFonts w:ascii="Arial" w:hAnsi="Arial" w:cs="Arial"/>
        <w:sz w:val="24"/>
        <w:lang w:val="en-US"/>
      </w:rPr>
      <w:t xml:space="preserve"> to </w:t>
    </w:r>
    <w:r>
      <w:rPr>
        <w:rFonts w:ascii="Arial" w:hAnsi="Arial" w:cs="Arial"/>
        <w:sz w:val="24"/>
        <w:lang w:val="en-US"/>
      </w:rPr>
      <w:t>18,000 m</w:t>
    </w:r>
    <w:r w:rsidRPr="00EE07B9">
      <w:rPr>
        <w:rFonts w:ascii="Arial" w:hAnsi="Arial" w:cs="Arial"/>
        <w:sz w:val="24"/>
        <w:vertAlign w:val="superscript"/>
        <w:lang w:val="en-US"/>
      </w:rPr>
      <w:t>3</w:t>
    </w:r>
    <w:r>
      <w:rPr>
        <w:rFonts w:ascii="Arial" w:hAnsi="Arial" w:cs="Arial"/>
        <w:sz w:val="24"/>
        <w:lang w:val="en-US"/>
      </w:rPr>
      <w:t>/h</w:t>
    </w:r>
  </w:p>
  <w:p w14:paraId="4FE13276" w14:textId="77777777" w:rsidR="009655EF" w:rsidRPr="00AC4BA9" w:rsidRDefault="009655EF" w:rsidP="00F91E5F">
    <w:pPr>
      <w:rPr>
        <w:rFonts w:cs="Arial"/>
        <w:lang w:val="en-US"/>
      </w:rPr>
    </w:pPr>
  </w:p>
  <w:p w14:paraId="0D59C6DE" w14:textId="77777777" w:rsidR="009655EF" w:rsidRDefault="009655EF" w:rsidP="00F91E5F">
    <w:pPr>
      <w:pStyle w:val="Header"/>
      <w:rPr>
        <w:rFonts w:cs="Arial"/>
        <w:b/>
        <w:bCs/>
        <w:i/>
        <w:iCs/>
        <w:color w:val="000000"/>
        <w:lang w:val="en-US"/>
      </w:rPr>
    </w:pPr>
    <w:r>
      <w:rPr>
        <w:rFonts w:cs="Arial"/>
        <w:b/>
        <w:bCs/>
        <w:i/>
        <w:iCs/>
        <w:color w:val="000000"/>
        <w:lang w:val="en-US"/>
      </w:rPr>
      <w:t>Carrier model:</w:t>
    </w:r>
  </w:p>
  <w:p w14:paraId="482ED8A3" w14:textId="77777777" w:rsidR="009655EF" w:rsidRPr="00EE07B9" w:rsidRDefault="009655EF" w:rsidP="00F91E5F">
    <w:pPr>
      <w:pStyle w:val="Header"/>
      <w:rPr>
        <w:rFonts w:cs="Arial"/>
        <w:b/>
        <w:i/>
        <w:iCs/>
        <w:sz w:val="32"/>
        <w:szCs w:val="32"/>
        <w:lang w:val="en-US"/>
      </w:rPr>
    </w:pPr>
    <w:r>
      <w:rPr>
        <w:rFonts w:cs="Arial"/>
        <w:b/>
        <w:bCs/>
        <w:i/>
        <w:iCs/>
        <w:color w:val="000000"/>
        <w:sz w:val="32"/>
        <w:lang w:val="en-US"/>
      </w:rPr>
      <w:t>39HX</w:t>
    </w:r>
  </w:p>
  <w:p w14:paraId="4839C293" w14:textId="77777777" w:rsidR="009655EF" w:rsidRPr="00AC4BA9" w:rsidRDefault="009655EF" w:rsidP="00F91E5F">
    <w:pPr>
      <w:pStyle w:val="Header"/>
      <w:jc w:val="right"/>
      <w:rPr>
        <w:rFonts w:cs="Arial"/>
        <w:b/>
        <w:bCs/>
        <w:i/>
        <w:iCs/>
        <w:color w:val="000000"/>
        <w:sz w:val="32"/>
        <w:lang w:val="en-US"/>
      </w:rPr>
    </w:pPr>
    <w:r w:rsidRPr="00AC4BA9">
      <w:rPr>
        <w:rFonts w:cs="Arial"/>
        <w:sz w:val="28"/>
        <w:szCs w:val="38"/>
        <w:lang w:val="en-US"/>
      </w:rPr>
      <w:t>Specification guide</w:t>
    </w:r>
  </w:p>
  <w:p w14:paraId="6AEA67AD" w14:textId="77777777" w:rsidR="009655EF" w:rsidRPr="0073481E" w:rsidRDefault="009655EF" w:rsidP="00F91E5F">
    <w:pPr>
      <w:pStyle w:val="Header"/>
      <w:pBdr>
        <w:bottom w:val="single" w:sz="12" w:space="0" w:color="auto"/>
      </w:pBdr>
      <w:rPr>
        <w:rFonts w:ascii="Times-Roman" w:hAnsi="Times-Roman"/>
        <w:b/>
        <w:i/>
        <w:color w:val="000000"/>
        <w:lang w:val="en-GB"/>
      </w:rPr>
    </w:pPr>
  </w:p>
  <w:p w14:paraId="3D9855BA" w14:textId="77777777" w:rsidR="009655EF" w:rsidRDefault="009655EF" w:rsidP="00F91E5F">
    <w:pPr>
      <w:pStyle w:val="Header"/>
      <w:tabs>
        <w:tab w:val="clear" w:pos="4536"/>
        <w:tab w:val="clear" w:pos="9072"/>
        <w:tab w:val="center" w:pos="5301"/>
        <w:tab w:val="right" w:pos="10603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842F60"/>
    <w:multiLevelType w:val="hybridMultilevel"/>
    <w:tmpl w:val="3E8CDBA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8D4DA1"/>
    <w:multiLevelType w:val="hybridMultilevel"/>
    <w:tmpl w:val="C4103084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53BCB"/>
    <w:multiLevelType w:val="hybridMultilevel"/>
    <w:tmpl w:val="41863092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BE45A1"/>
    <w:multiLevelType w:val="hybridMultilevel"/>
    <w:tmpl w:val="EEA828A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CC7528"/>
    <w:multiLevelType w:val="hybridMultilevel"/>
    <w:tmpl w:val="A5B6B02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1F5AA7"/>
    <w:multiLevelType w:val="hybridMultilevel"/>
    <w:tmpl w:val="125EFDB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524C30"/>
    <w:multiLevelType w:val="hybridMultilevel"/>
    <w:tmpl w:val="68923B0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1C6F49"/>
    <w:multiLevelType w:val="hybridMultilevel"/>
    <w:tmpl w:val="243EA42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D437DF"/>
    <w:multiLevelType w:val="hybridMultilevel"/>
    <w:tmpl w:val="4E3CCE1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195C05"/>
    <w:multiLevelType w:val="hybridMultilevel"/>
    <w:tmpl w:val="FFD2B81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6E327D"/>
    <w:multiLevelType w:val="hybridMultilevel"/>
    <w:tmpl w:val="3D80B1AC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EB4CE6"/>
    <w:multiLevelType w:val="hybridMultilevel"/>
    <w:tmpl w:val="C3A6652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7D4A63"/>
    <w:multiLevelType w:val="hybridMultilevel"/>
    <w:tmpl w:val="1C7402A4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C376E5E"/>
    <w:multiLevelType w:val="hybridMultilevel"/>
    <w:tmpl w:val="CF160A4A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EB6A82"/>
    <w:multiLevelType w:val="hybridMultilevel"/>
    <w:tmpl w:val="79BC876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8C2BF0"/>
    <w:multiLevelType w:val="hybridMultilevel"/>
    <w:tmpl w:val="AC1C5206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8B4D02"/>
    <w:multiLevelType w:val="hybridMultilevel"/>
    <w:tmpl w:val="F74A70E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EC4D39"/>
    <w:multiLevelType w:val="hybridMultilevel"/>
    <w:tmpl w:val="53CE560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1F78F1"/>
    <w:multiLevelType w:val="hybridMultilevel"/>
    <w:tmpl w:val="5CEAECCA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E3370F"/>
    <w:multiLevelType w:val="hybridMultilevel"/>
    <w:tmpl w:val="0B3EC774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8C1FB1"/>
    <w:multiLevelType w:val="hybridMultilevel"/>
    <w:tmpl w:val="E43A0C06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F442E28"/>
    <w:multiLevelType w:val="hybridMultilevel"/>
    <w:tmpl w:val="F1C2524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6"/>
  </w:num>
  <w:num w:numId="5">
    <w:abstractNumId w:val="17"/>
  </w:num>
  <w:num w:numId="6">
    <w:abstractNumId w:val="19"/>
  </w:num>
  <w:num w:numId="7">
    <w:abstractNumId w:val="7"/>
  </w:num>
  <w:num w:numId="8">
    <w:abstractNumId w:val="14"/>
  </w:num>
  <w:num w:numId="9">
    <w:abstractNumId w:val="15"/>
  </w:num>
  <w:num w:numId="10">
    <w:abstractNumId w:val="2"/>
  </w:num>
  <w:num w:numId="11">
    <w:abstractNumId w:val="13"/>
  </w:num>
  <w:num w:numId="12">
    <w:abstractNumId w:val="10"/>
  </w:num>
  <w:num w:numId="13">
    <w:abstractNumId w:val="1"/>
  </w:num>
  <w:num w:numId="14">
    <w:abstractNumId w:val="20"/>
  </w:num>
  <w:num w:numId="15">
    <w:abstractNumId w:val="21"/>
  </w:num>
  <w:num w:numId="16">
    <w:abstractNumId w:val="16"/>
  </w:num>
  <w:num w:numId="17">
    <w:abstractNumId w:val="11"/>
  </w:num>
  <w:num w:numId="18">
    <w:abstractNumId w:val="8"/>
  </w:num>
  <w:num w:numId="19">
    <w:abstractNumId w:val="18"/>
  </w:num>
  <w:num w:numId="20">
    <w:abstractNumId w:val="0"/>
  </w:num>
  <w:num w:numId="21">
    <w:abstractNumId w:val="12"/>
  </w:num>
  <w:num w:numId="22">
    <w:abstractNumId w:val="9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061C"/>
    <w:rsid w:val="000002C0"/>
    <w:rsid w:val="00000B2C"/>
    <w:rsid w:val="00002897"/>
    <w:rsid w:val="00003122"/>
    <w:rsid w:val="000043B0"/>
    <w:rsid w:val="00004603"/>
    <w:rsid w:val="00007576"/>
    <w:rsid w:val="0001049F"/>
    <w:rsid w:val="00010ADA"/>
    <w:rsid w:val="00011C5F"/>
    <w:rsid w:val="00012D3A"/>
    <w:rsid w:val="0001344D"/>
    <w:rsid w:val="00015370"/>
    <w:rsid w:val="0002451B"/>
    <w:rsid w:val="000271E8"/>
    <w:rsid w:val="0002725D"/>
    <w:rsid w:val="00027D4F"/>
    <w:rsid w:val="00030082"/>
    <w:rsid w:val="00031527"/>
    <w:rsid w:val="0003217E"/>
    <w:rsid w:val="000344EE"/>
    <w:rsid w:val="0003478C"/>
    <w:rsid w:val="000359ED"/>
    <w:rsid w:val="00035CB5"/>
    <w:rsid w:val="00040901"/>
    <w:rsid w:val="000409A9"/>
    <w:rsid w:val="0004307A"/>
    <w:rsid w:val="00044967"/>
    <w:rsid w:val="00047B45"/>
    <w:rsid w:val="00050954"/>
    <w:rsid w:val="00051AE9"/>
    <w:rsid w:val="00051F00"/>
    <w:rsid w:val="00052D35"/>
    <w:rsid w:val="00052EEF"/>
    <w:rsid w:val="0005503B"/>
    <w:rsid w:val="00055084"/>
    <w:rsid w:val="00055134"/>
    <w:rsid w:val="000557EA"/>
    <w:rsid w:val="000602CA"/>
    <w:rsid w:val="000612D9"/>
    <w:rsid w:val="00062003"/>
    <w:rsid w:val="0006566F"/>
    <w:rsid w:val="000656A9"/>
    <w:rsid w:val="00072D39"/>
    <w:rsid w:val="00074E82"/>
    <w:rsid w:val="00081FD4"/>
    <w:rsid w:val="00082FD4"/>
    <w:rsid w:val="000830F7"/>
    <w:rsid w:val="0008473C"/>
    <w:rsid w:val="00084C7A"/>
    <w:rsid w:val="00085B56"/>
    <w:rsid w:val="00085FD8"/>
    <w:rsid w:val="000862F7"/>
    <w:rsid w:val="000864B9"/>
    <w:rsid w:val="00086E4D"/>
    <w:rsid w:val="00090623"/>
    <w:rsid w:val="0009076C"/>
    <w:rsid w:val="00092019"/>
    <w:rsid w:val="00097E03"/>
    <w:rsid w:val="000A2CC9"/>
    <w:rsid w:val="000A40E8"/>
    <w:rsid w:val="000A5EE5"/>
    <w:rsid w:val="000A5F75"/>
    <w:rsid w:val="000A64F8"/>
    <w:rsid w:val="000A6641"/>
    <w:rsid w:val="000A731C"/>
    <w:rsid w:val="000B09BB"/>
    <w:rsid w:val="000B0D53"/>
    <w:rsid w:val="000B364B"/>
    <w:rsid w:val="000B52D8"/>
    <w:rsid w:val="000C02CC"/>
    <w:rsid w:val="000C0E67"/>
    <w:rsid w:val="000C4A7B"/>
    <w:rsid w:val="000C7CBD"/>
    <w:rsid w:val="000D0897"/>
    <w:rsid w:val="000D16F1"/>
    <w:rsid w:val="000D38FC"/>
    <w:rsid w:val="000D5985"/>
    <w:rsid w:val="000E3904"/>
    <w:rsid w:val="000E4406"/>
    <w:rsid w:val="000E6BBE"/>
    <w:rsid w:val="000F1987"/>
    <w:rsid w:val="000F2037"/>
    <w:rsid w:val="000F345A"/>
    <w:rsid w:val="000F37E9"/>
    <w:rsid w:val="000F490F"/>
    <w:rsid w:val="000F4A7C"/>
    <w:rsid w:val="000F509F"/>
    <w:rsid w:val="000F5228"/>
    <w:rsid w:val="000F65C4"/>
    <w:rsid w:val="00100688"/>
    <w:rsid w:val="001013E3"/>
    <w:rsid w:val="00101A74"/>
    <w:rsid w:val="00104DE9"/>
    <w:rsid w:val="001054A2"/>
    <w:rsid w:val="00111168"/>
    <w:rsid w:val="001118D4"/>
    <w:rsid w:val="001130FC"/>
    <w:rsid w:val="0011488E"/>
    <w:rsid w:val="00120ABC"/>
    <w:rsid w:val="00120E2D"/>
    <w:rsid w:val="0012280F"/>
    <w:rsid w:val="00123914"/>
    <w:rsid w:val="00125FB5"/>
    <w:rsid w:val="001268B3"/>
    <w:rsid w:val="00126B04"/>
    <w:rsid w:val="00130A38"/>
    <w:rsid w:val="00131437"/>
    <w:rsid w:val="0013180E"/>
    <w:rsid w:val="00131872"/>
    <w:rsid w:val="00132F86"/>
    <w:rsid w:val="001330C1"/>
    <w:rsid w:val="001379A7"/>
    <w:rsid w:val="00137C16"/>
    <w:rsid w:val="00142768"/>
    <w:rsid w:val="001450DD"/>
    <w:rsid w:val="001457E6"/>
    <w:rsid w:val="00146086"/>
    <w:rsid w:val="00146A04"/>
    <w:rsid w:val="00150A40"/>
    <w:rsid w:val="00154DBF"/>
    <w:rsid w:val="001555F8"/>
    <w:rsid w:val="00156916"/>
    <w:rsid w:val="00156CA7"/>
    <w:rsid w:val="00157F41"/>
    <w:rsid w:val="00161E80"/>
    <w:rsid w:val="0016232C"/>
    <w:rsid w:val="001659CC"/>
    <w:rsid w:val="00165BD1"/>
    <w:rsid w:val="00166C81"/>
    <w:rsid w:val="00167A56"/>
    <w:rsid w:val="00170BCF"/>
    <w:rsid w:val="0017357A"/>
    <w:rsid w:val="00173F15"/>
    <w:rsid w:val="001752D8"/>
    <w:rsid w:val="00176E85"/>
    <w:rsid w:val="00183BE5"/>
    <w:rsid w:val="00186267"/>
    <w:rsid w:val="001869B6"/>
    <w:rsid w:val="00190AFC"/>
    <w:rsid w:val="00190B1A"/>
    <w:rsid w:val="00190EB6"/>
    <w:rsid w:val="00192759"/>
    <w:rsid w:val="00192EE9"/>
    <w:rsid w:val="00194380"/>
    <w:rsid w:val="00195FFE"/>
    <w:rsid w:val="001975CC"/>
    <w:rsid w:val="001A09DB"/>
    <w:rsid w:val="001A1F6A"/>
    <w:rsid w:val="001A31AC"/>
    <w:rsid w:val="001A37AE"/>
    <w:rsid w:val="001A42BA"/>
    <w:rsid w:val="001A50B1"/>
    <w:rsid w:val="001B11E0"/>
    <w:rsid w:val="001B5CCC"/>
    <w:rsid w:val="001B671F"/>
    <w:rsid w:val="001B6CC9"/>
    <w:rsid w:val="001B74ED"/>
    <w:rsid w:val="001C15FC"/>
    <w:rsid w:val="001C1F15"/>
    <w:rsid w:val="001C295B"/>
    <w:rsid w:val="001C2B4A"/>
    <w:rsid w:val="001C387E"/>
    <w:rsid w:val="001C3D21"/>
    <w:rsid w:val="001C42B2"/>
    <w:rsid w:val="001C4A43"/>
    <w:rsid w:val="001C5BC9"/>
    <w:rsid w:val="001C7F20"/>
    <w:rsid w:val="001D545C"/>
    <w:rsid w:val="001D5CC0"/>
    <w:rsid w:val="001D627D"/>
    <w:rsid w:val="001E2633"/>
    <w:rsid w:val="001E48A6"/>
    <w:rsid w:val="001E7E80"/>
    <w:rsid w:val="00205028"/>
    <w:rsid w:val="0020511D"/>
    <w:rsid w:val="00206D33"/>
    <w:rsid w:val="00206F44"/>
    <w:rsid w:val="0020710B"/>
    <w:rsid w:val="002073AB"/>
    <w:rsid w:val="00210FF9"/>
    <w:rsid w:val="002119A2"/>
    <w:rsid w:val="00212B04"/>
    <w:rsid w:val="00214CD3"/>
    <w:rsid w:val="002161C6"/>
    <w:rsid w:val="002167AD"/>
    <w:rsid w:val="00222EE9"/>
    <w:rsid w:val="00225DF9"/>
    <w:rsid w:val="00226DB0"/>
    <w:rsid w:val="00227B73"/>
    <w:rsid w:val="002329DB"/>
    <w:rsid w:val="00235152"/>
    <w:rsid w:val="00236C2E"/>
    <w:rsid w:val="00251C13"/>
    <w:rsid w:val="00255E53"/>
    <w:rsid w:val="002569A4"/>
    <w:rsid w:val="00256EBA"/>
    <w:rsid w:val="00260CAB"/>
    <w:rsid w:val="0026110F"/>
    <w:rsid w:val="00275BB9"/>
    <w:rsid w:val="002771E4"/>
    <w:rsid w:val="0028000D"/>
    <w:rsid w:val="00283758"/>
    <w:rsid w:val="00284E8F"/>
    <w:rsid w:val="00287125"/>
    <w:rsid w:val="002900F3"/>
    <w:rsid w:val="0029040A"/>
    <w:rsid w:val="00296517"/>
    <w:rsid w:val="00297E1A"/>
    <w:rsid w:val="002A506E"/>
    <w:rsid w:val="002B3981"/>
    <w:rsid w:val="002B3E87"/>
    <w:rsid w:val="002B66A8"/>
    <w:rsid w:val="002B69A7"/>
    <w:rsid w:val="002B77DD"/>
    <w:rsid w:val="002B7B59"/>
    <w:rsid w:val="002C1574"/>
    <w:rsid w:val="002C6FE9"/>
    <w:rsid w:val="002C77B7"/>
    <w:rsid w:val="002D0021"/>
    <w:rsid w:val="002D1170"/>
    <w:rsid w:val="002D20AD"/>
    <w:rsid w:val="002D2463"/>
    <w:rsid w:val="002D7B62"/>
    <w:rsid w:val="002E105C"/>
    <w:rsid w:val="002E263A"/>
    <w:rsid w:val="002E4FAA"/>
    <w:rsid w:val="002E5209"/>
    <w:rsid w:val="002E5B4A"/>
    <w:rsid w:val="002E5D3D"/>
    <w:rsid w:val="002E6487"/>
    <w:rsid w:val="002E68F4"/>
    <w:rsid w:val="002E7019"/>
    <w:rsid w:val="002F0681"/>
    <w:rsid w:val="002F149B"/>
    <w:rsid w:val="002F20E6"/>
    <w:rsid w:val="002F234B"/>
    <w:rsid w:val="002F4998"/>
    <w:rsid w:val="00300212"/>
    <w:rsid w:val="003027E1"/>
    <w:rsid w:val="00303794"/>
    <w:rsid w:val="003053DA"/>
    <w:rsid w:val="00306084"/>
    <w:rsid w:val="003064F5"/>
    <w:rsid w:val="00310AF8"/>
    <w:rsid w:val="00312B85"/>
    <w:rsid w:val="00312F12"/>
    <w:rsid w:val="0031436F"/>
    <w:rsid w:val="00314655"/>
    <w:rsid w:val="003167F3"/>
    <w:rsid w:val="003174B1"/>
    <w:rsid w:val="00322176"/>
    <w:rsid w:val="003232BE"/>
    <w:rsid w:val="003250CA"/>
    <w:rsid w:val="00326860"/>
    <w:rsid w:val="003273BA"/>
    <w:rsid w:val="00332E73"/>
    <w:rsid w:val="003349DB"/>
    <w:rsid w:val="00334A7E"/>
    <w:rsid w:val="0033538A"/>
    <w:rsid w:val="003412FB"/>
    <w:rsid w:val="00341B27"/>
    <w:rsid w:val="00342E9B"/>
    <w:rsid w:val="00346DE5"/>
    <w:rsid w:val="003470EB"/>
    <w:rsid w:val="0035063C"/>
    <w:rsid w:val="00350AE2"/>
    <w:rsid w:val="00353730"/>
    <w:rsid w:val="00354630"/>
    <w:rsid w:val="0035676C"/>
    <w:rsid w:val="003569BA"/>
    <w:rsid w:val="00361D3E"/>
    <w:rsid w:val="00362DB7"/>
    <w:rsid w:val="00363904"/>
    <w:rsid w:val="0037228C"/>
    <w:rsid w:val="00372789"/>
    <w:rsid w:val="00372A87"/>
    <w:rsid w:val="003736DB"/>
    <w:rsid w:val="00373BEF"/>
    <w:rsid w:val="003754DE"/>
    <w:rsid w:val="003771CC"/>
    <w:rsid w:val="0037747C"/>
    <w:rsid w:val="00382D6B"/>
    <w:rsid w:val="00383258"/>
    <w:rsid w:val="0038419D"/>
    <w:rsid w:val="00385EDA"/>
    <w:rsid w:val="00387E84"/>
    <w:rsid w:val="00390C4D"/>
    <w:rsid w:val="00391F14"/>
    <w:rsid w:val="00394A3F"/>
    <w:rsid w:val="00394D8C"/>
    <w:rsid w:val="00396F49"/>
    <w:rsid w:val="003A1DF0"/>
    <w:rsid w:val="003A2D3C"/>
    <w:rsid w:val="003A2E45"/>
    <w:rsid w:val="003A3246"/>
    <w:rsid w:val="003A34CE"/>
    <w:rsid w:val="003A3B11"/>
    <w:rsid w:val="003A4327"/>
    <w:rsid w:val="003A6F35"/>
    <w:rsid w:val="003A7C7A"/>
    <w:rsid w:val="003B009D"/>
    <w:rsid w:val="003B0528"/>
    <w:rsid w:val="003B1A78"/>
    <w:rsid w:val="003B279A"/>
    <w:rsid w:val="003B4BB9"/>
    <w:rsid w:val="003B5745"/>
    <w:rsid w:val="003C0629"/>
    <w:rsid w:val="003C0A63"/>
    <w:rsid w:val="003C1081"/>
    <w:rsid w:val="003C17DE"/>
    <w:rsid w:val="003C1D44"/>
    <w:rsid w:val="003C1D7F"/>
    <w:rsid w:val="003C3316"/>
    <w:rsid w:val="003C338E"/>
    <w:rsid w:val="003C40DA"/>
    <w:rsid w:val="003C620C"/>
    <w:rsid w:val="003C73AF"/>
    <w:rsid w:val="003D0ED0"/>
    <w:rsid w:val="003D16BF"/>
    <w:rsid w:val="003D1E14"/>
    <w:rsid w:val="003D2B70"/>
    <w:rsid w:val="003D37B0"/>
    <w:rsid w:val="003D461C"/>
    <w:rsid w:val="003D5D78"/>
    <w:rsid w:val="003E0272"/>
    <w:rsid w:val="003E0B80"/>
    <w:rsid w:val="003F2756"/>
    <w:rsid w:val="003F3041"/>
    <w:rsid w:val="003F6992"/>
    <w:rsid w:val="004015C3"/>
    <w:rsid w:val="00402795"/>
    <w:rsid w:val="00404534"/>
    <w:rsid w:val="00404B3B"/>
    <w:rsid w:val="00406FA2"/>
    <w:rsid w:val="00411542"/>
    <w:rsid w:val="0041165C"/>
    <w:rsid w:val="00411994"/>
    <w:rsid w:val="004120DB"/>
    <w:rsid w:val="00412CFA"/>
    <w:rsid w:val="00412F99"/>
    <w:rsid w:val="00416A74"/>
    <w:rsid w:val="00416EAF"/>
    <w:rsid w:val="00422C61"/>
    <w:rsid w:val="0042692E"/>
    <w:rsid w:val="00426B51"/>
    <w:rsid w:val="00426C15"/>
    <w:rsid w:val="004271E5"/>
    <w:rsid w:val="00431640"/>
    <w:rsid w:val="00433CE9"/>
    <w:rsid w:val="00434ADA"/>
    <w:rsid w:val="00434D94"/>
    <w:rsid w:val="00435DBE"/>
    <w:rsid w:val="00436EF7"/>
    <w:rsid w:val="0044037C"/>
    <w:rsid w:val="00440BEB"/>
    <w:rsid w:val="00442D3C"/>
    <w:rsid w:val="00443CB7"/>
    <w:rsid w:val="00446CD6"/>
    <w:rsid w:val="00450AD8"/>
    <w:rsid w:val="004547CF"/>
    <w:rsid w:val="00456CDA"/>
    <w:rsid w:val="00460CAE"/>
    <w:rsid w:val="00462334"/>
    <w:rsid w:val="0046626C"/>
    <w:rsid w:val="004666AD"/>
    <w:rsid w:val="00471910"/>
    <w:rsid w:val="00471F9F"/>
    <w:rsid w:val="004724BB"/>
    <w:rsid w:val="004724DF"/>
    <w:rsid w:val="004731FE"/>
    <w:rsid w:val="0047379F"/>
    <w:rsid w:val="0047399B"/>
    <w:rsid w:val="0047526D"/>
    <w:rsid w:val="00475BEF"/>
    <w:rsid w:val="004779D2"/>
    <w:rsid w:val="00477CF4"/>
    <w:rsid w:val="00480A58"/>
    <w:rsid w:val="004814BD"/>
    <w:rsid w:val="00485C3B"/>
    <w:rsid w:val="00490D40"/>
    <w:rsid w:val="004918E6"/>
    <w:rsid w:val="004934AA"/>
    <w:rsid w:val="004938C3"/>
    <w:rsid w:val="004969ED"/>
    <w:rsid w:val="004A0581"/>
    <w:rsid w:val="004A1749"/>
    <w:rsid w:val="004A1F74"/>
    <w:rsid w:val="004A6BB0"/>
    <w:rsid w:val="004B0907"/>
    <w:rsid w:val="004B70E1"/>
    <w:rsid w:val="004B753E"/>
    <w:rsid w:val="004B7B81"/>
    <w:rsid w:val="004C0057"/>
    <w:rsid w:val="004C0499"/>
    <w:rsid w:val="004C4215"/>
    <w:rsid w:val="004C4351"/>
    <w:rsid w:val="004C4AA0"/>
    <w:rsid w:val="004C4F3D"/>
    <w:rsid w:val="004C5AD7"/>
    <w:rsid w:val="004C6AB4"/>
    <w:rsid w:val="004C7772"/>
    <w:rsid w:val="004C7DAE"/>
    <w:rsid w:val="004D15C0"/>
    <w:rsid w:val="004D37A7"/>
    <w:rsid w:val="004D4079"/>
    <w:rsid w:val="004D4B77"/>
    <w:rsid w:val="004D539F"/>
    <w:rsid w:val="004D554B"/>
    <w:rsid w:val="004D6C41"/>
    <w:rsid w:val="004D6EDF"/>
    <w:rsid w:val="004D6F62"/>
    <w:rsid w:val="004E1D0C"/>
    <w:rsid w:val="004F01E7"/>
    <w:rsid w:val="004F0439"/>
    <w:rsid w:val="004F6D5E"/>
    <w:rsid w:val="004F7A7F"/>
    <w:rsid w:val="00500785"/>
    <w:rsid w:val="00501104"/>
    <w:rsid w:val="00501DD1"/>
    <w:rsid w:val="005026D1"/>
    <w:rsid w:val="00503A3D"/>
    <w:rsid w:val="005050CA"/>
    <w:rsid w:val="005058AE"/>
    <w:rsid w:val="00506128"/>
    <w:rsid w:val="00511BE5"/>
    <w:rsid w:val="00511E7C"/>
    <w:rsid w:val="0051216D"/>
    <w:rsid w:val="00512617"/>
    <w:rsid w:val="00512BCC"/>
    <w:rsid w:val="0051512A"/>
    <w:rsid w:val="00515327"/>
    <w:rsid w:val="00516A5D"/>
    <w:rsid w:val="00517498"/>
    <w:rsid w:val="005231F0"/>
    <w:rsid w:val="00523DD3"/>
    <w:rsid w:val="00524144"/>
    <w:rsid w:val="005256F7"/>
    <w:rsid w:val="00525C2B"/>
    <w:rsid w:val="00527666"/>
    <w:rsid w:val="005303C8"/>
    <w:rsid w:val="00530419"/>
    <w:rsid w:val="00534878"/>
    <w:rsid w:val="0053649D"/>
    <w:rsid w:val="0054122E"/>
    <w:rsid w:val="0054155B"/>
    <w:rsid w:val="00541EC2"/>
    <w:rsid w:val="00542E66"/>
    <w:rsid w:val="00543309"/>
    <w:rsid w:val="00544B6D"/>
    <w:rsid w:val="0054588A"/>
    <w:rsid w:val="00546E13"/>
    <w:rsid w:val="00551ECD"/>
    <w:rsid w:val="00554002"/>
    <w:rsid w:val="005624D7"/>
    <w:rsid w:val="00562892"/>
    <w:rsid w:val="00562973"/>
    <w:rsid w:val="00564C3C"/>
    <w:rsid w:val="00564DDC"/>
    <w:rsid w:val="00565123"/>
    <w:rsid w:val="00567E9D"/>
    <w:rsid w:val="005700A6"/>
    <w:rsid w:val="00570854"/>
    <w:rsid w:val="00574580"/>
    <w:rsid w:val="005745AF"/>
    <w:rsid w:val="005764DE"/>
    <w:rsid w:val="0057718F"/>
    <w:rsid w:val="005806B9"/>
    <w:rsid w:val="0058163B"/>
    <w:rsid w:val="005828CE"/>
    <w:rsid w:val="00587D29"/>
    <w:rsid w:val="0059325F"/>
    <w:rsid w:val="00594C4F"/>
    <w:rsid w:val="00595CEF"/>
    <w:rsid w:val="005A154F"/>
    <w:rsid w:val="005A1D29"/>
    <w:rsid w:val="005A2F81"/>
    <w:rsid w:val="005A3074"/>
    <w:rsid w:val="005A3872"/>
    <w:rsid w:val="005A61D9"/>
    <w:rsid w:val="005A70EA"/>
    <w:rsid w:val="005A79C2"/>
    <w:rsid w:val="005B0825"/>
    <w:rsid w:val="005B0EDD"/>
    <w:rsid w:val="005B18E5"/>
    <w:rsid w:val="005B26E0"/>
    <w:rsid w:val="005B2CF7"/>
    <w:rsid w:val="005B3563"/>
    <w:rsid w:val="005B4759"/>
    <w:rsid w:val="005B4ED6"/>
    <w:rsid w:val="005B7D70"/>
    <w:rsid w:val="005C1F80"/>
    <w:rsid w:val="005C2065"/>
    <w:rsid w:val="005C3DF0"/>
    <w:rsid w:val="005C5BAF"/>
    <w:rsid w:val="005C5D09"/>
    <w:rsid w:val="005C6AA0"/>
    <w:rsid w:val="005D09AE"/>
    <w:rsid w:val="005D0E9A"/>
    <w:rsid w:val="005D0F53"/>
    <w:rsid w:val="005D3E6D"/>
    <w:rsid w:val="005D5925"/>
    <w:rsid w:val="005D7E44"/>
    <w:rsid w:val="005E0F28"/>
    <w:rsid w:val="005E1FEE"/>
    <w:rsid w:val="005E39AF"/>
    <w:rsid w:val="005F0111"/>
    <w:rsid w:val="005F2BF7"/>
    <w:rsid w:val="005F4579"/>
    <w:rsid w:val="005F4F68"/>
    <w:rsid w:val="005F50D0"/>
    <w:rsid w:val="005F70E8"/>
    <w:rsid w:val="006004BE"/>
    <w:rsid w:val="006033DB"/>
    <w:rsid w:val="00612ACA"/>
    <w:rsid w:val="006146CF"/>
    <w:rsid w:val="006162F1"/>
    <w:rsid w:val="00623BA6"/>
    <w:rsid w:val="00624795"/>
    <w:rsid w:val="00626504"/>
    <w:rsid w:val="006312B2"/>
    <w:rsid w:val="006317B3"/>
    <w:rsid w:val="006326F8"/>
    <w:rsid w:val="00632A43"/>
    <w:rsid w:val="00637B0E"/>
    <w:rsid w:val="00637C2D"/>
    <w:rsid w:val="006400FE"/>
    <w:rsid w:val="00640CBF"/>
    <w:rsid w:val="00650959"/>
    <w:rsid w:val="00651992"/>
    <w:rsid w:val="00652904"/>
    <w:rsid w:val="0065380E"/>
    <w:rsid w:val="0065612B"/>
    <w:rsid w:val="00657CEA"/>
    <w:rsid w:val="00660F8A"/>
    <w:rsid w:val="00662BE0"/>
    <w:rsid w:val="006630AA"/>
    <w:rsid w:val="00664789"/>
    <w:rsid w:val="0067348A"/>
    <w:rsid w:val="006738A1"/>
    <w:rsid w:val="00675722"/>
    <w:rsid w:val="006770DF"/>
    <w:rsid w:val="00677179"/>
    <w:rsid w:val="006810C5"/>
    <w:rsid w:val="00684633"/>
    <w:rsid w:val="0068631B"/>
    <w:rsid w:val="00686691"/>
    <w:rsid w:val="006866CB"/>
    <w:rsid w:val="00687CA4"/>
    <w:rsid w:val="00690C09"/>
    <w:rsid w:val="00691485"/>
    <w:rsid w:val="00691EFD"/>
    <w:rsid w:val="00692A8E"/>
    <w:rsid w:val="00693B8E"/>
    <w:rsid w:val="00694BC4"/>
    <w:rsid w:val="00696A84"/>
    <w:rsid w:val="006A3296"/>
    <w:rsid w:val="006A4158"/>
    <w:rsid w:val="006A4252"/>
    <w:rsid w:val="006A7CFB"/>
    <w:rsid w:val="006B1C3D"/>
    <w:rsid w:val="006B2D9B"/>
    <w:rsid w:val="006B5204"/>
    <w:rsid w:val="006B5223"/>
    <w:rsid w:val="006B5992"/>
    <w:rsid w:val="006B7E58"/>
    <w:rsid w:val="006C0218"/>
    <w:rsid w:val="006C05A8"/>
    <w:rsid w:val="006C3777"/>
    <w:rsid w:val="006C4865"/>
    <w:rsid w:val="006D36F1"/>
    <w:rsid w:val="006D4621"/>
    <w:rsid w:val="006D53D6"/>
    <w:rsid w:val="006D7B10"/>
    <w:rsid w:val="006D7E3F"/>
    <w:rsid w:val="006E2184"/>
    <w:rsid w:val="006E3818"/>
    <w:rsid w:val="006E569B"/>
    <w:rsid w:val="006E5BBC"/>
    <w:rsid w:val="006E5F56"/>
    <w:rsid w:val="006E7648"/>
    <w:rsid w:val="006F0BB5"/>
    <w:rsid w:val="006F2953"/>
    <w:rsid w:val="006F3B98"/>
    <w:rsid w:val="006F69F8"/>
    <w:rsid w:val="0070120C"/>
    <w:rsid w:val="007015EC"/>
    <w:rsid w:val="00701B00"/>
    <w:rsid w:val="00704285"/>
    <w:rsid w:val="00705B37"/>
    <w:rsid w:val="00711982"/>
    <w:rsid w:val="0071328F"/>
    <w:rsid w:val="007137E8"/>
    <w:rsid w:val="00714C35"/>
    <w:rsid w:val="00714E65"/>
    <w:rsid w:val="00715873"/>
    <w:rsid w:val="00717E48"/>
    <w:rsid w:val="00722FD2"/>
    <w:rsid w:val="00726792"/>
    <w:rsid w:val="007308A7"/>
    <w:rsid w:val="00734D08"/>
    <w:rsid w:val="00734DFA"/>
    <w:rsid w:val="007378C0"/>
    <w:rsid w:val="007379E7"/>
    <w:rsid w:val="00743433"/>
    <w:rsid w:val="007438C2"/>
    <w:rsid w:val="00746101"/>
    <w:rsid w:val="0074644D"/>
    <w:rsid w:val="00751D31"/>
    <w:rsid w:val="0075252A"/>
    <w:rsid w:val="00752B23"/>
    <w:rsid w:val="007538C4"/>
    <w:rsid w:val="00753B83"/>
    <w:rsid w:val="00753B8E"/>
    <w:rsid w:val="00755593"/>
    <w:rsid w:val="007567B3"/>
    <w:rsid w:val="00762156"/>
    <w:rsid w:val="00763C13"/>
    <w:rsid w:val="00764466"/>
    <w:rsid w:val="0076699D"/>
    <w:rsid w:val="007714C8"/>
    <w:rsid w:val="007735FF"/>
    <w:rsid w:val="00773709"/>
    <w:rsid w:val="0077563E"/>
    <w:rsid w:val="007763CF"/>
    <w:rsid w:val="00777918"/>
    <w:rsid w:val="00780E75"/>
    <w:rsid w:val="00781484"/>
    <w:rsid w:val="00782FDA"/>
    <w:rsid w:val="00784D5A"/>
    <w:rsid w:val="00785C03"/>
    <w:rsid w:val="0078661A"/>
    <w:rsid w:val="007917FF"/>
    <w:rsid w:val="0079197E"/>
    <w:rsid w:val="007922D6"/>
    <w:rsid w:val="007944FF"/>
    <w:rsid w:val="007954E4"/>
    <w:rsid w:val="00795E18"/>
    <w:rsid w:val="007A1E89"/>
    <w:rsid w:val="007A1EE0"/>
    <w:rsid w:val="007A2342"/>
    <w:rsid w:val="007A5A87"/>
    <w:rsid w:val="007A628A"/>
    <w:rsid w:val="007A6F24"/>
    <w:rsid w:val="007B3416"/>
    <w:rsid w:val="007B3708"/>
    <w:rsid w:val="007B6A75"/>
    <w:rsid w:val="007B6DFC"/>
    <w:rsid w:val="007B7A84"/>
    <w:rsid w:val="007C1115"/>
    <w:rsid w:val="007C1F61"/>
    <w:rsid w:val="007C22F5"/>
    <w:rsid w:val="007C34C3"/>
    <w:rsid w:val="007C4352"/>
    <w:rsid w:val="007D1B0F"/>
    <w:rsid w:val="007D57EA"/>
    <w:rsid w:val="007D6FFD"/>
    <w:rsid w:val="007D7AC0"/>
    <w:rsid w:val="007E153B"/>
    <w:rsid w:val="007E24A5"/>
    <w:rsid w:val="007E310B"/>
    <w:rsid w:val="007E3766"/>
    <w:rsid w:val="007E4CEC"/>
    <w:rsid w:val="007E70D1"/>
    <w:rsid w:val="007F098D"/>
    <w:rsid w:val="007F135B"/>
    <w:rsid w:val="007F52A5"/>
    <w:rsid w:val="007F692C"/>
    <w:rsid w:val="00803383"/>
    <w:rsid w:val="00803D58"/>
    <w:rsid w:val="00806890"/>
    <w:rsid w:val="0080709F"/>
    <w:rsid w:val="008076E0"/>
    <w:rsid w:val="0081525E"/>
    <w:rsid w:val="008175B1"/>
    <w:rsid w:val="00817E03"/>
    <w:rsid w:val="00822227"/>
    <w:rsid w:val="00822D1D"/>
    <w:rsid w:val="00822F8A"/>
    <w:rsid w:val="0082349C"/>
    <w:rsid w:val="0082593B"/>
    <w:rsid w:val="008261A7"/>
    <w:rsid w:val="00834785"/>
    <w:rsid w:val="00834EEF"/>
    <w:rsid w:val="00836AAD"/>
    <w:rsid w:val="00837024"/>
    <w:rsid w:val="008400DB"/>
    <w:rsid w:val="00840867"/>
    <w:rsid w:val="00842890"/>
    <w:rsid w:val="00842A89"/>
    <w:rsid w:val="00842C85"/>
    <w:rsid w:val="0084312F"/>
    <w:rsid w:val="00843D79"/>
    <w:rsid w:val="00843E87"/>
    <w:rsid w:val="00845D0B"/>
    <w:rsid w:val="00845F16"/>
    <w:rsid w:val="00847989"/>
    <w:rsid w:val="008511D7"/>
    <w:rsid w:val="00852213"/>
    <w:rsid w:val="00853A3B"/>
    <w:rsid w:val="00853FA5"/>
    <w:rsid w:val="00854602"/>
    <w:rsid w:val="008549DF"/>
    <w:rsid w:val="00860C06"/>
    <w:rsid w:val="008617D5"/>
    <w:rsid w:val="008655E6"/>
    <w:rsid w:val="00870B59"/>
    <w:rsid w:val="00882101"/>
    <w:rsid w:val="00883814"/>
    <w:rsid w:val="0088647F"/>
    <w:rsid w:val="00886E27"/>
    <w:rsid w:val="00887311"/>
    <w:rsid w:val="008909D2"/>
    <w:rsid w:val="00891A0A"/>
    <w:rsid w:val="00894C51"/>
    <w:rsid w:val="00895907"/>
    <w:rsid w:val="008A0856"/>
    <w:rsid w:val="008A18D2"/>
    <w:rsid w:val="008A551E"/>
    <w:rsid w:val="008A6378"/>
    <w:rsid w:val="008A787C"/>
    <w:rsid w:val="008B03CC"/>
    <w:rsid w:val="008B068D"/>
    <w:rsid w:val="008B1C8B"/>
    <w:rsid w:val="008B3F58"/>
    <w:rsid w:val="008B6084"/>
    <w:rsid w:val="008B6407"/>
    <w:rsid w:val="008B6D57"/>
    <w:rsid w:val="008C1314"/>
    <w:rsid w:val="008C37A0"/>
    <w:rsid w:val="008C4141"/>
    <w:rsid w:val="008C4DB6"/>
    <w:rsid w:val="008C4E37"/>
    <w:rsid w:val="008C7138"/>
    <w:rsid w:val="008D042E"/>
    <w:rsid w:val="008D2A9B"/>
    <w:rsid w:val="008D4619"/>
    <w:rsid w:val="008D7DD4"/>
    <w:rsid w:val="0090213E"/>
    <w:rsid w:val="00902CC4"/>
    <w:rsid w:val="00906018"/>
    <w:rsid w:val="00914461"/>
    <w:rsid w:val="0091479F"/>
    <w:rsid w:val="00916B97"/>
    <w:rsid w:val="00917964"/>
    <w:rsid w:val="0092258B"/>
    <w:rsid w:val="009228CE"/>
    <w:rsid w:val="009234DB"/>
    <w:rsid w:val="0092450C"/>
    <w:rsid w:val="0092697C"/>
    <w:rsid w:val="009314B1"/>
    <w:rsid w:val="0093352C"/>
    <w:rsid w:val="00933921"/>
    <w:rsid w:val="009344D9"/>
    <w:rsid w:val="009351FD"/>
    <w:rsid w:val="00935537"/>
    <w:rsid w:val="009370F3"/>
    <w:rsid w:val="009371DF"/>
    <w:rsid w:val="009372D6"/>
    <w:rsid w:val="00942F2F"/>
    <w:rsid w:val="0094569A"/>
    <w:rsid w:val="00946C86"/>
    <w:rsid w:val="0094767F"/>
    <w:rsid w:val="00950C80"/>
    <w:rsid w:val="00950F82"/>
    <w:rsid w:val="00951CB2"/>
    <w:rsid w:val="00951CC2"/>
    <w:rsid w:val="009520C2"/>
    <w:rsid w:val="009530EF"/>
    <w:rsid w:val="009537E7"/>
    <w:rsid w:val="00953B04"/>
    <w:rsid w:val="00953F9B"/>
    <w:rsid w:val="0095456E"/>
    <w:rsid w:val="00956EA6"/>
    <w:rsid w:val="0095782D"/>
    <w:rsid w:val="009655EF"/>
    <w:rsid w:val="00967AE8"/>
    <w:rsid w:val="0097239D"/>
    <w:rsid w:val="00980A35"/>
    <w:rsid w:val="0098227E"/>
    <w:rsid w:val="00983DED"/>
    <w:rsid w:val="00983EEB"/>
    <w:rsid w:val="00986B57"/>
    <w:rsid w:val="0099142E"/>
    <w:rsid w:val="00991867"/>
    <w:rsid w:val="00991A61"/>
    <w:rsid w:val="00991F9D"/>
    <w:rsid w:val="00992045"/>
    <w:rsid w:val="0099572C"/>
    <w:rsid w:val="00995F7A"/>
    <w:rsid w:val="009A2FBA"/>
    <w:rsid w:val="009A4F2F"/>
    <w:rsid w:val="009B0000"/>
    <w:rsid w:val="009B07A2"/>
    <w:rsid w:val="009B7AEC"/>
    <w:rsid w:val="009C19BC"/>
    <w:rsid w:val="009C25BA"/>
    <w:rsid w:val="009C50B7"/>
    <w:rsid w:val="009D0223"/>
    <w:rsid w:val="009D262B"/>
    <w:rsid w:val="009D3E9C"/>
    <w:rsid w:val="009D5ADD"/>
    <w:rsid w:val="009D5F30"/>
    <w:rsid w:val="009E2CD7"/>
    <w:rsid w:val="009E2DA3"/>
    <w:rsid w:val="009E4FA7"/>
    <w:rsid w:val="009F0012"/>
    <w:rsid w:val="009F0F05"/>
    <w:rsid w:val="009F2D21"/>
    <w:rsid w:val="009F4055"/>
    <w:rsid w:val="009F56EA"/>
    <w:rsid w:val="009F5B80"/>
    <w:rsid w:val="009F64BF"/>
    <w:rsid w:val="009F68B6"/>
    <w:rsid w:val="009F7973"/>
    <w:rsid w:val="00A0266A"/>
    <w:rsid w:val="00A0278D"/>
    <w:rsid w:val="00A02B82"/>
    <w:rsid w:val="00A057DE"/>
    <w:rsid w:val="00A076B2"/>
    <w:rsid w:val="00A13DA5"/>
    <w:rsid w:val="00A15397"/>
    <w:rsid w:val="00A156AA"/>
    <w:rsid w:val="00A15A88"/>
    <w:rsid w:val="00A16F6B"/>
    <w:rsid w:val="00A22D92"/>
    <w:rsid w:val="00A23FE8"/>
    <w:rsid w:val="00A243C5"/>
    <w:rsid w:val="00A25506"/>
    <w:rsid w:val="00A26821"/>
    <w:rsid w:val="00A274E4"/>
    <w:rsid w:val="00A303DE"/>
    <w:rsid w:val="00A32C31"/>
    <w:rsid w:val="00A3434F"/>
    <w:rsid w:val="00A343CB"/>
    <w:rsid w:val="00A37D2C"/>
    <w:rsid w:val="00A41BA1"/>
    <w:rsid w:val="00A44906"/>
    <w:rsid w:val="00A44F3C"/>
    <w:rsid w:val="00A47C05"/>
    <w:rsid w:val="00A53CA0"/>
    <w:rsid w:val="00A53DC3"/>
    <w:rsid w:val="00A544BE"/>
    <w:rsid w:val="00A54848"/>
    <w:rsid w:val="00A616D0"/>
    <w:rsid w:val="00A64131"/>
    <w:rsid w:val="00A66425"/>
    <w:rsid w:val="00A66DBA"/>
    <w:rsid w:val="00A67C83"/>
    <w:rsid w:val="00A70614"/>
    <w:rsid w:val="00A7109F"/>
    <w:rsid w:val="00A74E36"/>
    <w:rsid w:val="00A7534D"/>
    <w:rsid w:val="00A76181"/>
    <w:rsid w:val="00A812FC"/>
    <w:rsid w:val="00A86477"/>
    <w:rsid w:val="00A9190D"/>
    <w:rsid w:val="00A92415"/>
    <w:rsid w:val="00A94782"/>
    <w:rsid w:val="00A95C12"/>
    <w:rsid w:val="00A96BDA"/>
    <w:rsid w:val="00A970CC"/>
    <w:rsid w:val="00A9774F"/>
    <w:rsid w:val="00A9795E"/>
    <w:rsid w:val="00AA14B0"/>
    <w:rsid w:val="00AA2698"/>
    <w:rsid w:val="00AA5AB2"/>
    <w:rsid w:val="00AA7C25"/>
    <w:rsid w:val="00AB0B99"/>
    <w:rsid w:val="00AB1AD5"/>
    <w:rsid w:val="00AB1C01"/>
    <w:rsid w:val="00AB3A15"/>
    <w:rsid w:val="00AB6EF1"/>
    <w:rsid w:val="00AC0128"/>
    <w:rsid w:val="00AC0B07"/>
    <w:rsid w:val="00AC0B7D"/>
    <w:rsid w:val="00AC228E"/>
    <w:rsid w:val="00AC498E"/>
    <w:rsid w:val="00AC5EA6"/>
    <w:rsid w:val="00AD0CF9"/>
    <w:rsid w:val="00AD191E"/>
    <w:rsid w:val="00AD4AA0"/>
    <w:rsid w:val="00AD5253"/>
    <w:rsid w:val="00AD7471"/>
    <w:rsid w:val="00AD7A5A"/>
    <w:rsid w:val="00AE1AB1"/>
    <w:rsid w:val="00AE40FF"/>
    <w:rsid w:val="00AE75A8"/>
    <w:rsid w:val="00AE7EF4"/>
    <w:rsid w:val="00AF23F8"/>
    <w:rsid w:val="00AF25B7"/>
    <w:rsid w:val="00AF43C1"/>
    <w:rsid w:val="00AF5D70"/>
    <w:rsid w:val="00B00A66"/>
    <w:rsid w:val="00B065AD"/>
    <w:rsid w:val="00B07548"/>
    <w:rsid w:val="00B12D02"/>
    <w:rsid w:val="00B1475C"/>
    <w:rsid w:val="00B15274"/>
    <w:rsid w:val="00B20E4F"/>
    <w:rsid w:val="00B2334E"/>
    <w:rsid w:val="00B26629"/>
    <w:rsid w:val="00B266AD"/>
    <w:rsid w:val="00B266B5"/>
    <w:rsid w:val="00B267FF"/>
    <w:rsid w:val="00B30553"/>
    <w:rsid w:val="00B3058B"/>
    <w:rsid w:val="00B31CF5"/>
    <w:rsid w:val="00B324B6"/>
    <w:rsid w:val="00B3273B"/>
    <w:rsid w:val="00B32E1C"/>
    <w:rsid w:val="00B34538"/>
    <w:rsid w:val="00B34B6B"/>
    <w:rsid w:val="00B35029"/>
    <w:rsid w:val="00B36172"/>
    <w:rsid w:val="00B36AB0"/>
    <w:rsid w:val="00B36D53"/>
    <w:rsid w:val="00B37806"/>
    <w:rsid w:val="00B378E5"/>
    <w:rsid w:val="00B37BD6"/>
    <w:rsid w:val="00B500E1"/>
    <w:rsid w:val="00B5031F"/>
    <w:rsid w:val="00B51980"/>
    <w:rsid w:val="00B55404"/>
    <w:rsid w:val="00B560DE"/>
    <w:rsid w:val="00B57853"/>
    <w:rsid w:val="00B6477A"/>
    <w:rsid w:val="00B74A7D"/>
    <w:rsid w:val="00B76835"/>
    <w:rsid w:val="00B776ED"/>
    <w:rsid w:val="00B7776E"/>
    <w:rsid w:val="00B82446"/>
    <w:rsid w:val="00B82701"/>
    <w:rsid w:val="00B82CAB"/>
    <w:rsid w:val="00B83EFA"/>
    <w:rsid w:val="00B853A0"/>
    <w:rsid w:val="00B8787B"/>
    <w:rsid w:val="00B91265"/>
    <w:rsid w:val="00B93A31"/>
    <w:rsid w:val="00B97F1C"/>
    <w:rsid w:val="00BA151E"/>
    <w:rsid w:val="00BA299A"/>
    <w:rsid w:val="00BA5866"/>
    <w:rsid w:val="00BA6875"/>
    <w:rsid w:val="00BA71FD"/>
    <w:rsid w:val="00BB31ED"/>
    <w:rsid w:val="00BB5D82"/>
    <w:rsid w:val="00BB6E0E"/>
    <w:rsid w:val="00BC018C"/>
    <w:rsid w:val="00BC139C"/>
    <w:rsid w:val="00BC1A12"/>
    <w:rsid w:val="00BC24AC"/>
    <w:rsid w:val="00BC2E4C"/>
    <w:rsid w:val="00BC3ED0"/>
    <w:rsid w:val="00BC59A8"/>
    <w:rsid w:val="00BD020B"/>
    <w:rsid w:val="00BD4ABF"/>
    <w:rsid w:val="00BD4C1A"/>
    <w:rsid w:val="00BD7E69"/>
    <w:rsid w:val="00BE22C2"/>
    <w:rsid w:val="00BE670A"/>
    <w:rsid w:val="00BF12E0"/>
    <w:rsid w:val="00BF3894"/>
    <w:rsid w:val="00BF4CF0"/>
    <w:rsid w:val="00BF7894"/>
    <w:rsid w:val="00C02500"/>
    <w:rsid w:val="00C03024"/>
    <w:rsid w:val="00C0518F"/>
    <w:rsid w:val="00C06596"/>
    <w:rsid w:val="00C0754A"/>
    <w:rsid w:val="00C1255A"/>
    <w:rsid w:val="00C14366"/>
    <w:rsid w:val="00C16D83"/>
    <w:rsid w:val="00C1722A"/>
    <w:rsid w:val="00C17F34"/>
    <w:rsid w:val="00C20DC0"/>
    <w:rsid w:val="00C22997"/>
    <w:rsid w:val="00C2299A"/>
    <w:rsid w:val="00C247A8"/>
    <w:rsid w:val="00C24AD8"/>
    <w:rsid w:val="00C25949"/>
    <w:rsid w:val="00C2677E"/>
    <w:rsid w:val="00C26A13"/>
    <w:rsid w:val="00C30298"/>
    <w:rsid w:val="00C31185"/>
    <w:rsid w:val="00C327CA"/>
    <w:rsid w:val="00C36613"/>
    <w:rsid w:val="00C3703B"/>
    <w:rsid w:val="00C3742C"/>
    <w:rsid w:val="00C413CD"/>
    <w:rsid w:val="00C427AB"/>
    <w:rsid w:val="00C5140E"/>
    <w:rsid w:val="00C51C90"/>
    <w:rsid w:val="00C52FB0"/>
    <w:rsid w:val="00C53DCF"/>
    <w:rsid w:val="00C545B8"/>
    <w:rsid w:val="00C54753"/>
    <w:rsid w:val="00C558E5"/>
    <w:rsid w:val="00C55E05"/>
    <w:rsid w:val="00C5689C"/>
    <w:rsid w:val="00C60276"/>
    <w:rsid w:val="00C6171A"/>
    <w:rsid w:val="00C67EAD"/>
    <w:rsid w:val="00C706DE"/>
    <w:rsid w:val="00C713F8"/>
    <w:rsid w:val="00C71B02"/>
    <w:rsid w:val="00C740AA"/>
    <w:rsid w:val="00C80FF0"/>
    <w:rsid w:val="00C82028"/>
    <w:rsid w:val="00C831D9"/>
    <w:rsid w:val="00C83B82"/>
    <w:rsid w:val="00C83BFF"/>
    <w:rsid w:val="00C85234"/>
    <w:rsid w:val="00C85357"/>
    <w:rsid w:val="00C866F6"/>
    <w:rsid w:val="00C8684D"/>
    <w:rsid w:val="00C86CAF"/>
    <w:rsid w:val="00C8762D"/>
    <w:rsid w:val="00C877A2"/>
    <w:rsid w:val="00C925D2"/>
    <w:rsid w:val="00C9268E"/>
    <w:rsid w:val="00C93AFA"/>
    <w:rsid w:val="00C9544B"/>
    <w:rsid w:val="00CA028F"/>
    <w:rsid w:val="00CA14B8"/>
    <w:rsid w:val="00CA1A57"/>
    <w:rsid w:val="00CA1E12"/>
    <w:rsid w:val="00CA3EFC"/>
    <w:rsid w:val="00CA63CD"/>
    <w:rsid w:val="00CA6B6F"/>
    <w:rsid w:val="00CB0EF2"/>
    <w:rsid w:val="00CB3228"/>
    <w:rsid w:val="00CB3B9A"/>
    <w:rsid w:val="00CB3BAE"/>
    <w:rsid w:val="00CB4ED0"/>
    <w:rsid w:val="00CB5E19"/>
    <w:rsid w:val="00CB63C4"/>
    <w:rsid w:val="00CB6AA1"/>
    <w:rsid w:val="00CC2C75"/>
    <w:rsid w:val="00CC41FA"/>
    <w:rsid w:val="00CC4432"/>
    <w:rsid w:val="00CC5C46"/>
    <w:rsid w:val="00CC6639"/>
    <w:rsid w:val="00CC77E4"/>
    <w:rsid w:val="00CD187A"/>
    <w:rsid w:val="00CD1A77"/>
    <w:rsid w:val="00CD2775"/>
    <w:rsid w:val="00CD2A3D"/>
    <w:rsid w:val="00CD2DEB"/>
    <w:rsid w:val="00CD5F25"/>
    <w:rsid w:val="00CD6269"/>
    <w:rsid w:val="00CD708A"/>
    <w:rsid w:val="00CE0EC2"/>
    <w:rsid w:val="00CE1FD1"/>
    <w:rsid w:val="00CE423D"/>
    <w:rsid w:val="00CE4A94"/>
    <w:rsid w:val="00CE58B8"/>
    <w:rsid w:val="00CF07F4"/>
    <w:rsid w:val="00CF1048"/>
    <w:rsid w:val="00CF10E2"/>
    <w:rsid w:val="00CF1813"/>
    <w:rsid w:val="00CF237C"/>
    <w:rsid w:val="00CF2F54"/>
    <w:rsid w:val="00CF4105"/>
    <w:rsid w:val="00CF7D22"/>
    <w:rsid w:val="00D01E3B"/>
    <w:rsid w:val="00D025F2"/>
    <w:rsid w:val="00D04F6B"/>
    <w:rsid w:val="00D1139F"/>
    <w:rsid w:val="00D11E7C"/>
    <w:rsid w:val="00D1296A"/>
    <w:rsid w:val="00D12B80"/>
    <w:rsid w:val="00D20C25"/>
    <w:rsid w:val="00D21471"/>
    <w:rsid w:val="00D21AD4"/>
    <w:rsid w:val="00D21DFE"/>
    <w:rsid w:val="00D2455D"/>
    <w:rsid w:val="00D2513B"/>
    <w:rsid w:val="00D25806"/>
    <w:rsid w:val="00D26226"/>
    <w:rsid w:val="00D26638"/>
    <w:rsid w:val="00D26A17"/>
    <w:rsid w:val="00D27130"/>
    <w:rsid w:val="00D27A9D"/>
    <w:rsid w:val="00D30313"/>
    <w:rsid w:val="00D306AE"/>
    <w:rsid w:val="00D3223F"/>
    <w:rsid w:val="00D35967"/>
    <w:rsid w:val="00D3640F"/>
    <w:rsid w:val="00D40A02"/>
    <w:rsid w:val="00D41AEA"/>
    <w:rsid w:val="00D50D20"/>
    <w:rsid w:val="00D52432"/>
    <w:rsid w:val="00D55207"/>
    <w:rsid w:val="00D5718B"/>
    <w:rsid w:val="00D574CF"/>
    <w:rsid w:val="00D57572"/>
    <w:rsid w:val="00D60E43"/>
    <w:rsid w:val="00D617D7"/>
    <w:rsid w:val="00D6371C"/>
    <w:rsid w:val="00D647C2"/>
    <w:rsid w:val="00D64F67"/>
    <w:rsid w:val="00D67262"/>
    <w:rsid w:val="00D676B7"/>
    <w:rsid w:val="00D700BC"/>
    <w:rsid w:val="00D72021"/>
    <w:rsid w:val="00D73E6A"/>
    <w:rsid w:val="00D74667"/>
    <w:rsid w:val="00D74ADD"/>
    <w:rsid w:val="00D80A7B"/>
    <w:rsid w:val="00D82E8E"/>
    <w:rsid w:val="00D8359B"/>
    <w:rsid w:val="00D83735"/>
    <w:rsid w:val="00D866CA"/>
    <w:rsid w:val="00D875DA"/>
    <w:rsid w:val="00D879BF"/>
    <w:rsid w:val="00D87DCE"/>
    <w:rsid w:val="00D928CE"/>
    <w:rsid w:val="00D93C22"/>
    <w:rsid w:val="00D94F9C"/>
    <w:rsid w:val="00D977F7"/>
    <w:rsid w:val="00DA03AC"/>
    <w:rsid w:val="00DA11B0"/>
    <w:rsid w:val="00DA21FE"/>
    <w:rsid w:val="00DA2D79"/>
    <w:rsid w:val="00DA33C2"/>
    <w:rsid w:val="00DA4A3B"/>
    <w:rsid w:val="00DA51CD"/>
    <w:rsid w:val="00DA5FAE"/>
    <w:rsid w:val="00DB0717"/>
    <w:rsid w:val="00DB2EF8"/>
    <w:rsid w:val="00DB3EE2"/>
    <w:rsid w:val="00DB670B"/>
    <w:rsid w:val="00DC26D8"/>
    <w:rsid w:val="00DC38D5"/>
    <w:rsid w:val="00DC3F31"/>
    <w:rsid w:val="00DC43C1"/>
    <w:rsid w:val="00DD0A77"/>
    <w:rsid w:val="00DD1AB8"/>
    <w:rsid w:val="00DD23A4"/>
    <w:rsid w:val="00DD2519"/>
    <w:rsid w:val="00DD2C57"/>
    <w:rsid w:val="00DD4F0B"/>
    <w:rsid w:val="00DD515B"/>
    <w:rsid w:val="00DE1BC7"/>
    <w:rsid w:val="00DE22D7"/>
    <w:rsid w:val="00DE2557"/>
    <w:rsid w:val="00DE54D1"/>
    <w:rsid w:val="00DF0399"/>
    <w:rsid w:val="00DF2E8E"/>
    <w:rsid w:val="00DF42B4"/>
    <w:rsid w:val="00DF477D"/>
    <w:rsid w:val="00DF4E0F"/>
    <w:rsid w:val="00DF678D"/>
    <w:rsid w:val="00DF7646"/>
    <w:rsid w:val="00E01C33"/>
    <w:rsid w:val="00E03F65"/>
    <w:rsid w:val="00E0726E"/>
    <w:rsid w:val="00E13074"/>
    <w:rsid w:val="00E155DE"/>
    <w:rsid w:val="00E17C0C"/>
    <w:rsid w:val="00E20897"/>
    <w:rsid w:val="00E209B0"/>
    <w:rsid w:val="00E22703"/>
    <w:rsid w:val="00E2344B"/>
    <w:rsid w:val="00E23B02"/>
    <w:rsid w:val="00E24CA3"/>
    <w:rsid w:val="00E24E6F"/>
    <w:rsid w:val="00E27360"/>
    <w:rsid w:val="00E30563"/>
    <w:rsid w:val="00E31B48"/>
    <w:rsid w:val="00E31C1F"/>
    <w:rsid w:val="00E36DF9"/>
    <w:rsid w:val="00E401DD"/>
    <w:rsid w:val="00E4256C"/>
    <w:rsid w:val="00E42ECC"/>
    <w:rsid w:val="00E435D5"/>
    <w:rsid w:val="00E440C2"/>
    <w:rsid w:val="00E453E5"/>
    <w:rsid w:val="00E53D93"/>
    <w:rsid w:val="00E5643E"/>
    <w:rsid w:val="00E57446"/>
    <w:rsid w:val="00E640F5"/>
    <w:rsid w:val="00E65513"/>
    <w:rsid w:val="00E66927"/>
    <w:rsid w:val="00E66AFA"/>
    <w:rsid w:val="00E66DF3"/>
    <w:rsid w:val="00E67BFB"/>
    <w:rsid w:val="00E70BBB"/>
    <w:rsid w:val="00E71A5C"/>
    <w:rsid w:val="00E71A6B"/>
    <w:rsid w:val="00E72FBD"/>
    <w:rsid w:val="00E77F26"/>
    <w:rsid w:val="00E83663"/>
    <w:rsid w:val="00E84BD9"/>
    <w:rsid w:val="00E86783"/>
    <w:rsid w:val="00E8714A"/>
    <w:rsid w:val="00E941BE"/>
    <w:rsid w:val="00E9448F"/>
    <w:rsid w:val="00E944AB"/>
    <w:rsid w:val="00EA316E"/>
    <w:rsid w:val="00EA3BF1"/>
    <w:rsid w:val="00EA52B5"/>
    <w:rsid w:val="00EA63D3"/>
    <w:rsid w:val="00EA7E27"/>
    <w:rsid w:val="00EB0058"/>
    <w:rsid w:val="00EB0606"/>
    <w:rsid w:val="00EB09C5"/>
    <w:rsid w:val="00EB23A4"/>
    <w:rsid w:val="00EB5529"/>
    <w:rsid w:val="00EB5713"/>
    <w:rsid w:val="00EB68F0"/>
    <w:rsid w:val="00EC1526"/>
    <w:rsid w:val="00EC17C5"/>
    <w:rsid w:val="00EC2238"/>
    <w:rsid w:val="00EC6CE3"/>
    <w:rsid w:val="00ED061C"/>
    <w:rsid w:val="00ED0B31"/>
    <w:rsid w:val="00ED2B19"/>
    <w:rsid w:val="00ED4E33"/>
    <w:rsid w:val="00EE039E"/>
    <w:rsid w:val="00EE0A09"/>
    <w:rsid w:val="00EE1242"/>
    <w:rsid w:val="00EE12CE"/>
    <w:rsid w:val="00EE165C"/>
    <w:rsid w:val="00EE1B68"/>
    <w:rsid w:val="00EE1C3F"/>
    <w:rsid w:val="00EE3037"/>
    <w:rsid w:val="00EE533B"/>
    <w:rsid w:val="00EE5E1E"/>
    <w:rsid w:val="00EE6248"/>
    <w:rsid w:val="00EE6E0C"/>
    <w:rsid w:val="00EE7A3B"/>
    <w:rsid w:val="00EE7AC7"/>
    <w:rsid w:val="00EF10ED"/>
    <w:rsid w:val="00EF23EC"/>
    <w:rsid w:val="00EF37B8"/>
    <w:rsid w:val="00EF385B"/>
    <w:rsid w:val="00EF591A"/>
    <w:rsid w:val="00EF71AE"/>
    <w:rsid w:val="00F00195"/>
    <w:rsid w:val="00F018E1"/>
    <w:rsid w:val="00F01C48"/>
    <w:rsid w:val="00F01E0F"/>
    <w:rsid w:val="00F039F8"/>
    <w:rsid w:val="00F04295"/>
    <w:rsid w:val="00F05378"/>
    <w:rsid w:val="00F0598D"/>
    <w:rsid w:val="00F06B3F"/>
    <w:rsid w:val="00F10D81"/>
    <w:rsid w:val="00F13A44"/>
    <w:rsid w:val="00F15AD9"/>
    <w:rsid w:val="00F16C6E"/>
    <w:rsid w:val="00F17868"/>
    <w:rsid w:val="00F179F3"/>
    <w:rsid w:val="00F17DF2"/>
    <w:rsid w:val="00F20142"/>
    <w:rsid w:val="00F25196"/>
    <w:rsid w:val="00F2543F"/>
    <w:rsid w:val="00F267F7"/>
    <w:rsid w:val="00F30496"/>
    <w:rsid w:val="00F308D2"/>
    <w:rsid w:val="00F31D90"/>
    <w:rsid w:val="00F321AC"/>
    <w:rsid w:val="00F404EC"/>
    <w:rsid w:val="00F4348F"/>
    <w:rsid w:val="00F434DF"/>
    <w:rsid w:val="00F4388F"/>
    <w:rsid w:val="00F44C05"/>
    <w:rsid w:val="00F44C28"/>
    <w:rsid w:val="00F458A3"/>
    <w:rsid w:val="00F5110E"/>
    <w:rsid w:val="00F51C65"/>
    <w:rsid w:val="00F51F7A"/>
    <w:rsid w:val="00F52C30"/>
    <w:rsid w:val="00F56EF3"/>
    <w:rsid w:val="00F57E8E"/>
    <w:rsid w:val="00F635DB"/>
    <w:rsid w:val="00F642CC"/>
    <w:rsid w:val="00F652DA"/>
    <w:rsid w:val="00F66D74"/>
    <w:rsid w:val="00F71049"/>
    <w:rsid w:val="00F747B3"/>
    <w:rsid w:val="00F755B1"/>
    <w:rsid w:val="00F86B4D"/>
    <w:rsid w:val="00F86C0D"/>
    <w:rsid w:val="00F8732F"/>
    <w:rsid w:val="00F879E5"/>
    <w:rsid w:val="00F90272"/>
    <w:rsid w:val="00F909AF"/>
    <w:rsid w:val="00F90BD8"/>
    <w:rsid w:val="00F91315"/>
    <w:rsid w:val="00F91E5F"/>
    <w:rsid w:val="00F93C54"/>
    <w:rsid w:val="00F96AD6"/>
    <w:rsid w:val="00F96C90"/>
    <w:rsid w:val="00FA105B"/>
    <w:rsid w:val="00FA240F"/>
    <w:rsid w:val="00FA6EA8"/>
    <w:rsid w:val="00FB31C1"/>
    <w:rsid w:val="00FB39CC"/>
    <w:rsid w:val="00FB4742"/>
    <w:rsid w:val="00FB4A30"/>
    <w:rsid w:val="00FC05B4"/>
    <w:rsid w:val="00FC1537"/>
    <w:rsid w:val="00FC3C51"/>
    <w:rsid w:val="00FC43B9"/>
    <w:rsid w:val="00FC74DE"/>
    <w:rsid w:val="00FC7DA2"/>
    <w:rsid w:val="00FD042A"/>
    <w:rsid w:val="00FD0F27"/>
    <w:rsid w:val="00FD14D1"/>
    <w:rsid w:val="00FD3A74"/>
    <w:rsid w:val="00FD4297"/>
    <w:rsid w:val="00FD5999"/>
    <w:rsid w:val="00FD70FB"/>
    <w:rsid w:val="00FE0A47"/>
    <w:rsid w:val="00FE1EF6"/>
    <w:rsid w:val="00FE2BC1"/>
    <w:rsid w:val="00FF0073"/>
    <w:rsid w:val="00FF1FCF"/>
    <w:rsid w:val="00FF2E4F"/>
    <w:rsid w:val="00FF338B"/>
    <w:rsid w:val="00FF3E80"/>
    <w:rsid w:val="00FF556D"/>
    <w:rsid w:val="00FF5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150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716A48DD"/>
  <w15:chartTrackingRefBased/>
  <w15:docId w15:val="{5D1CD28B-7E30-4263-A9F3-085DEA283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150" w:eastAsia="en-150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C4A7B"/>
    <w:rPr>
      <w:rFonts w:ascii="Arial" w:hAnsi="Arial"/>
      <w:lang w:val="fr-FR" w:eastAsia="fr-FR"/>
    </w:rPr>
  </w:style>
  <w:style w:type="paragraph" w:styleId="Heading1">
    <w:name w:val="heading 1"/>
    <w:basedOn w:val="Normal"/>
    <w:next w:val="Normal"/>
    <w:link w:val="Heading1Char"/>
    <w:qFormat/>
    <w:rsid w:val="00F91E5F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pPr>
      <w:keepNext/>
      <w:spacing w:before="20" w:after="20"/>
      <w:ind w:left="-57"/>
      <w:outlineLvl w:val="1"/>
    </w:pPr>
    <w:rPr>
      <w:b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536"/>
        <w:tab w:val="right" w:pos="9072"/>
      </w:tabs>
    </w:pPr>
  </w:style>
  <w:style w:type="paragraph" w:styleId="BodyText">
    <w:name w:val="Body Text"/>
    <w:basedOn w:val="Normal"/>
    <w:rsid w:val="00002897"/>
    <w:pPr>
      <w:tabs>
        <w:tab w:val="left" w:pos="567"/>
      </w:tabs>
      <w:jc w:val="both"/>
    </w:pPr>
    <w:rPr>
      <w:rFonts w:ascii="Times New Roman" w:hAnsi="Times New Roman"/>
      <w:sz w:val="24"/>
    </w:rPr>
  </w:style>
  <w:style w:type="paragraph" w:styleId="BalloonText">
    <w:name w:val="Balloon Text"/>
    <w:basedOn w:val="Normal"/>
    <w:link w:val="BalloonTextChar"/>
    <w:rsid w:val="009F405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9F4055"/>
    <w:rPr>
      <w:rFonts w:ascii="Tahoma" w:hAnsi="Tahoma" w:cs="Tahoma"/>
      <w:sz w:val="16"/>
      <w:szCs w:val="16"/>
    </w:rPr>
  </w:style>
  <w:style w:type="character" w:customStyle="1" w:styleId="FooterChar">
    <w:name w:val="Footer Char"/>
    <w:link w:val="Footer"/>
    <w:uiPriority w:val="99"/>
    <w:rsid w:val="002E68F4"/>
    <w:rPr>
      <w:rFonts w:ascii="Arial" w:hAnsi="Arial"/>
    </w:rPr>
  </w:style>
  <w:style w:type="table" w:styleId="TableGrid">
    <w:name w:val="Table Grid"/>
    <w:basedOn w:val="TableNormal"/>
    <w:rsid w:val="00D63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2">
    <w:name w:val="Body Text 2"/>
    <w:basedOn w:val="Normal"/>
    <w:link w:val="BodyText2Char"/>
    <w:rsid w:val="00460CAE"/>
    <w:pPr>
      <w:spacing w:after="120" w:line="480" w:lineRule="auto"/>
    </w:pPr>
  </w:style>
  <w:style w:type="character" w:customStyle="1" w:styleId="BodyText2Char">
    <w:name w:val="Body Text 2 Char"/>
    <w:link w:val="BodyText2"/>
    <w:rsid w:val="00460CAE"/>
    <w:rPr>
      <w:rFonts w:ascii="Arial" w:hAnsi="Arial"/>
      <w:lang w:val="fr-FR" w:eastAsia="fr-FR"/>
    </w:rPr>
  </w:style>
  <w:style w:type="paragraph" w:styleId="ListParagraph">
    <w:name w:val="List Paragraph"/>
    <w:basedOn w:val="Normal"/>
    <w:uiPriority w:val="34"/>
    <w:qFormat/>
    <w:rsid w:val="00CA63CD"/>
    <w:pPr>
      <w:ind w:left="720"/>
    </w:pPr>
  </w:style>
  <w:style w:type="character" w:customStyle="1" w:styleId="Heading1Char">
    <w:name w:val="Heading 1 Char"/>
    <w:link w:val="Heading1"/>
    <w:rsid w:val="00F91E5F"/>
    <w:rPr>
      <w:rFonts w:ascii="Calibri Light" w:eastAsia="Times New Roman" w:hAnsi="Calibri Light" w:cs="Times New Roman"/>
      <w:b/>
      <w:bCs/>
      <w:kern w:val="32"/>
      <w:sz w:val="32"/>
      <w:szCs w:val="32"/>
      <w:lang w:val="fr-FR" w:eastAsia="fr-FR"/>
    </w:rPr>
  </w:style>
  <w:style w:type="paragraph" w:customStyle="1" w:styleId="Default">
    <w:name w:val="Default"/>
    <w:rsid w:val="00F91E5F"/>
    <w:pPr>
      <w:autoSpaceDE w:val="0"/>
      <w:autoSpaceDN w:val="0"/>
      <w:adjustRightInd w:val="0"/>
    </w:pPr>
    <w:rPr>
      <w:rFonts w:ascii="Helvetica Linotype" w:hAnsi="Helvetica Linotype" w:cs="Helvetica Linotype"/>
      <w:color w:val="000000"/>
      <w:sz w:val="24"/>
      <w:szCs w:val="24"/>
      <w:lang w:val="el-GR" w:eastAsia="el-GR"/>
    </w:rPr>
  </w:style>
  <w:style w:type="paragraph" w:styleId="FootnoteText">
    <w:name w:val="footnote text"/>
    <w:basedOn w:val="Normal"/>
    <w:link w:val="FootnoteTextChar"/>
    <w:rsid w:val="001D627D"/>
  </w:style>
  <w:style w:type="character" w:customStyle="1" w:styleId="FootnoteTextChar">
    <w:name w:val="Footnote Text Char"/>
    <w:basedOn w:val="DefaultParagraphFont"/>
    <w:link w:val="FootnoteText"/>
    <w:rsid w:val="001D627D"/>
    <w:rPr>
      <w:rFonts w:ascii="Arial" w:hAnsi="Arial"/>
      <w:lang w:val="fr-FR" w:eastAsia="fr-FR"/>
    </w:rPr>
  </w:style>
  <w:style w:type="character" w:styleId="FootnoteReference">
    <w:name w:val="footnote reference"/>
    <w:basedOn w:val="DefaultParagraphFont"/>
    <w:rsid w:val="001D627D"/>
    <w:rPr>
      <w:vertAlign w:val="superscript"/>
    </w:rPr>
  </w:style>
  <w:style w:type="paragraph" w:styleId="EndnoteText">
    <w:name w:val="endnote text"/>
    <w:basedOn w:val="Normal"/>
    <w:link w:val="EndnoteTextChar"/>
    <w:rsid w:val="009B0000"/>
  </w:style>
  <w:style w:type="character" w:customStyle="1" w:styleId="EndnoteTextChar">
    <w:name w:val="Endnote Text Char"/>
    <w:basedOn w:val="DefaultParagraphFont"/>
    <w:link w:val="EndnoteText"/>
    <w:rsid w:val="009B0000"/>
    <w:rPr>
      <w:rFonts w:ascii="Arial" w:hAnsi="Arial"/>
      <w:lang w:val="fr-FR" w:eastAsia="fr-FR"/>
    </w:rPr>
  </w:style>
  <w:style w:type="character" w:styleId="EndnoteReference">
    <w:name w:val="endnote reference"/>
    <w:basedOn w:val="DefaultParagraphFont"/>
    <w:rsid w:val="009B0000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387E8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iat\CLIMGIW\MODELES\VCTA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5E23F3-2181-4509-954A-11B01AA09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VCTA.DOT</Template>
  <TotalTime>664</TotalTime>
  <Pages>10</Pages>
  <Words>3053</Words>
  <Characters>17403</Characters>
  <Application>Microsoft Office Word</Application>
  <DocSecurity>0</DocSecurity>
  <Lines>145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CLIMACIAT GI</vt:lpstr>
      <vt:lpstr>CLIMACIAT GI</vt:lpstr>
    </vt:vector>
  </TitlesOfParts>
  <Company>CIAT DSI</Company>
  <LinksUpToDate>false</LinksUpToDate>
  <CharactersWithSpaces>20416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CLIMACIAT GI</dc:title>
  <dc:subject>Sortie client</dc:subject>
  <dc:creator>dmic</dc:creator>
  <cp:keywords/>
  <cp:lastModifiedBy>Stefanos Gaitanos</cp:lastModifiedBy>
  <cp:revision>566</cp:revision>
  <cp:lastPrinted>2010-12-07T13:47:00Z</cp:lastPrinted>
  <dcterms:created xsi:type="dcterms:W3CDTF">2018-09-11T14:20:00Z</dcterms:created>
  <dcterms:modified xsi:type="dcterms:W3CDTF">2018-09-24T14:16:00Z</dcterms:modified>
</cp:coreProperties>
</file>